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B7A4C" w14:textId="77777777" w:rsidR="00DF72E6" w:rsidRDefault="00AE5FCC" w:rsidP="00DF72E6">
      <w:pPr>
        <w:pStyle w:val="HIL-Standard"/>
        <w:rPr>
          <w:b/>
          <w:sz w:val="44"/>
          <w:szCs w:val="44"/>
        </w:rPr>
      </w:pPr>
      <w:r>
        <w:rPr>
          <w:b/>
          <w:sz w:val="44"/>
          <w:szCs w:val="44"/>
        </w:rPr>
        <w:t>Anhang</w:t>
      </w:r>
      <w:r w:rsidR="00926C94">
        <w:rPr>
          <w:b/>
          <w:sz w:val="44"/>
          <w:szCs w:val="44"/>
        </w:rPr>
        <w:t xml:space="preserve"> </w:t>
      </w:r>
      <w:r>
        <w:rPr>
          <w:b/>
          <w:sz w:val="44"/>
          <w:szCs w:val="44"/>
        </w:rPr>
        <w:t>3</w:t>
      </w:r>
      <w:r w:rsidR="00C50B97">
        <w:rPr>
          <w:b/>
          <w:sz w:val="44"/>
          <w:szCs w:val="44"/>
        </w:rPr>
        <w:t xml:space="preserve"> - </w:t>
      </w:r>
      <w:r w:rsidR="00C50B97" w:rsidRPr="00C50B97">
        <w:rPr>
          <w:b/>
          <w:sz w:val="44"/>
          <w:szCs w:val="44"/>
        </w:rPr>
        <w:t xml:space="preserve">Bietergemeinschaftserklärung </w:t>
      </w:r>
    </w:p>
    <w:tbl>
      <w:tblPr>
        <w:tblW w:w="970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3"/>
        <w:gridCol w:w="1484"/>
        <w:gridCol w:w="3092"/>
        <w:gridCol w:w="146"/>
        <w:gridCol w:w="146"/>
      </w:tblGrid>
      <w:tr w:rsidR="00C50B97" w:rsidRPr="00E26754" w14:paraId="425C879E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F9824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C7173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9107C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6" w:type="dxa"/>
            <w:vAlign w:val="center"/>
            <w:hideMark/>
          </w:tcPr>
          <w:p w14:paraId="26AA385E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6B414763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0DE9E6FF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CB8C8A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Wir, die (Name, Rechtsform und Sitz)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B89AA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CF83A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080BAF20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434A213D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2BF82202" w14:textId="77777777" w:rsidTr="00DC491A">
        <w:trPr>
          <w:trHeight w:val="15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F8333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92F11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F7C76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6" w:type="dxa"/>
            <w:vAlign w:val="center"/>
            <w:hideMark/>
          </w:tcPr>
          <w:p w14:paraId="16969A2E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2AA58BFD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6B296A82" w14:textId="77777777" w:rsidTr="00DC491A">
        <w:trPr>
          <w:trHeight w:val="30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93D69EF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permStart w:id="1910134265" w:edGrp="everyone" w:colFirst="1" w:colLast="1"/>
            <w:r w:rsidRPr="00E26754">
              <w:rPr>
                <w:rFonts w:cs="Arial"/>
                <w:b/>
                <w:bCs/>
              </w:rPr>
              <w:t>Bewerber-/ Bietergemeinschaftspartner 1</w:t>
            </w:r>
          </w:p>
        </w:tc>
        <w:tc>
          <w:tcPr>
            <w:tcW w:w="45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99"/>
            <w:noWrap/>
            <w:hideMark/>
          </w:tcPr>
          <w:p w14:paraId="7415F367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146" w:type="dxa"/>
            <w:vAlign w:val="center"/>
            <w:hideMark/>
          </w:tcPr>
          <w:p w14:paraId="0927A0BF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504E6945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1910134265"/>
      <w:tr w:rsidR="00C50B97" w:rsidRPr="00E26754" w14:paraId="028D0C57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E7F364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 </w:t>
            </w:r>
          </w:p>
        </w:tc>
        <w:tc>
          <w:tcPr>
            <w:tcW w:w="45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1080A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146" w:type="dxa"/>
            <w:vAlign w:val="center"/>
            <w:hideMark/>
          </w:tcPr>
          <w:p w14:paraId="724E30C3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3CB18D78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223F80D2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81F0D9D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permStart w:id="1355353050" w:edGrp="everyone" w:colFirst="1" w:colLast="1"/>
            <w:r w:rsidRPr="00E26754">
              <w:rPr>
                <w:rFonts w:cs="Arial"/>
                <w:b/>
                <w:bCs/>
              </w:rPr>
              <w:t>Bewerber-/ Bietergemeinschaftspartner 2</w:t>
            </w:r>
          </w:p>
        </w:tc>
        <w:tc>
          <w:tcPr>
            <w:tcW w:w="45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99"/>
            <w:noWrap/>
            <w:hideMark/>
          </w:tcPr>
          <w:p w14:paraId="5A5A4017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53598D18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2D86AA49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1355353050"/>
      <w:tr w:rsidR="00C50B97" w:rsidRPr="00E26754" w14:paraId="608EA079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3DCB02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 </w:t>
            </w:r>
          </w:p>
        </w:tc>
        <w:tc>
          <w:tcPr>
            <w:tcW w:w="45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F9F2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146" w:type="dxa"/>
            <w:vAlign w:val="center"/>
            <w:hideMark/>
          </w:tcPr>
          <w:p w14:paraId="2AFE9A3F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04703ADB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0BBB528D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AAF35A5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permStart w:id="340620065" w:edGrp="everyone" w:colFirst="1" w:colLast="1"/>
            <w:r w:rsidRPr="00E26754">
              <w:rPr>
                <w:rFonts w:cs="Arial"/>
                <w:b/>
                <w:bCs/>
              </w:rPr>
              <w:t>Bewerber-/ Bietergemeinschaftspartner 3</w:t>
            </w:r>
          </w:p>
        </w:tc>
        <w:tc>
          <w:tcPr>
            <w:tcW w:w="45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99"/>
            <w:noWrap/>
            <w:hideMark/>
          </w:tcPr>
          <w:p w14:paraId="0EA9E62B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26EFB054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544C3C8A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340620065"/>
      <w:tr w:rsidR="00C50B97" w:rsidRPr="00E26754" w14:paraId="381A974D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5AAB96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 </w:t>
            </w:r>
          </w:p>
        </w:tc>
        <w:tc>
          <w:tcPr>
            <w:tcW w:w="45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57475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146" w:type="dxa"/>
            <w:vAlign w:val="center"/>
            <w:hideMark/>
          </w:tcPr>
          <w:p w14:paraId="0E01739D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68BD0FF8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5D7CE5BD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F2B48A0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permStart w:id="469699564" w:edGrp="everyone" w:colFirst="1" w:colLast="1"/>
            <w:r w:rsidRPr="00E26754">
              <w:rPr>
                <w:rFonts w:cs="Arial"/>
                <w:b/>
                <w:bCs/>
              </w:rPr>
              <w:t>Bewerber-/ Bietergemeinschaftspartner 4</w:t>
            </w:r>
          </w:p>
        </w:tc>
        <w:tc>
          <w:tcPr>
            <w:tcW w:w="45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99"/>
            <w:noWrap/>
            <w:hideMark/>
          </w:tcPr>
          <w:p w14:paraId="6A8E124A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67609DF0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0097E01A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469699564"/>
      <w:tr w:rsidR="00C50B97" w:rsidRPr="00E26754" w14:paraId="5F9CBE76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866884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 </w:t>
            </w:r>
          </w:p>
        </w:tc>
        <w:tc>
          <w:tcPr>
            <w:tcW w:w="45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461A1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146" w:type="dxa"/>
            <w:vAlign w:val="center"/>
            <w:hideMark/>
          </w:tcPr>
          <w:p w14:paraId="3C021084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3640662E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265C54ED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43A736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27D24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77C3B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77A5DF70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3179BD35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2E26C4CA" w14:textId="77777777" w:rsidTr="00DC491A">
        <w:trPr>
          <w:trHeight w:val="810"/>
        </w:trPr>
        <w:tc>
          <w:tcPr>
            <w:tcW w:w="9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32C431" w14:textId="77777777" w:rsidR="00C50B97" w:rsidRPr="00E26754" w:rsidRDefault="00C50B97" w:rsidP="00FC507B">
            <w:pPr>
              <w:rPr>
                <w:rFonts w:cs="Arial"/>
              </w:rPr>
            </w:pPr>
            <w:r w:rsidRPr="00E26754">
              <w:rPr>
                <w:rFonts w:cs="Arial"/>
              </w:rPr>
              <w:t>haben uns für die gemeinsame Bewerbung und Ausführung als Bewerber-/ Bietergemeinschaft, gemeinschaftlich handelnd unter der Bezeichnung (Name, Rechtsform, Sitz)</w:t>
            </w:r>
          </w:p>
        </w:tc>
        <w:tc>
          <w:tcPr>
            <w:tcW w:w="146" w:type="dxa"/>
            <w:vAlign w:val="center"/>
            <w:hideMark/>
          </w:tcPr>
          <w:p w14:paraId="199D5934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4473EBB8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3D869B9F" w14:textId="77777777" w:rsidTr="00DC491A">
        <w:trPr>
          <w:trHeight w:val="465"/>
        </w:trPr>
        <w:tc>
          <w:tcPr>
            <w:tcW w:w="9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0585625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permStart w:id="1091189558" w:edGrp="everyone" w:colFirst="0" w:colLast="0"/>
            <w:r w:rsidRPr="00E26754">
              <w:rPr>
                <w:rFonts w:cs="Arial"/>
              </w:rPr>
              <w:t>……………………………………………………………………………………………………...………</w:t>
            </w:r>
          </w:p>
        </w:tc>
        <w:tc>
          <w:tcPr>
            <w:tcW w:w="146" w:type="dxa"/>
            <w:vAlign w:val="center"/>
            <w:hideMark/>
          </w:tcPr>
          <w:p w14:paraId="77ED9E55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71E01B5C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5F5C992D" w14:textId="77777777" w:rsidTr="00DC491A">
        <w:trPr>
          <w:trHeight w:val="225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00CFEB2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  <w:permStart w:id="910255475" w:edGrp="everyone" w:colFirst="0" w:colLast="0"/>
            <w:permStart w:id="491789701" w:edGrp="everyone" w:colFirst="1" w:colLast="1"/>
            <w:permStart w:id="490355162" w:edGrp="everyone" w:colFirst="2" w:colLast="2"/>
            <w:permEnd w:id="1091189558"/>
            <w:r w:rsidRPr="00E26754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D93EDFF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  <w:r w:rsidRPr="00E26754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F1E28E0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  <w:r w:rsidRPr="00E26754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73130006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3AF4E0B0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4C291015" w14:textId="77777777" w:rsidTr="00DC491A">
        <w:trPr>
          <w:trHeight w:val="300"/>
        </w:trPr>
        <w:tc>
          <w:tcPr>
            <w:tcW w:w="9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14:paraId="7E6D39FF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permStart w:id="943816583" w:edGrp="everyone" w:colFirst="0" w:colLast="0"/>
            <w:permEnd w:id="910255475"/>
            <w:permEnd w:id="491789701"/>
            <w:permEnd w:id="490355162"/>
            <w:r w:rsidRPr="00E26754">
              <w:rPr>
                <w:rFonts w:cs="Arial"/>
              </w:rPr>
              <w:t>……………………………………………………………………………………………………….……</w:t>
            </w:r>
          </w:p>
        </w:tc>
        <w:tc>
          <w:tcPr>
            <w:tcW w:w="146" w:type="dxa"/>
            <w:vAlign w:val="center"/>
            <w:hideMark/>
          </w:tcPr>
          <w:p w14:paraId="3F56E5FF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03C232F2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943816583"/>
      <w:tr w:rsidR="00C50B97" w:rsidRPr="00E26754" w14:paraId="00332756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AC8DF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90BA5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0A3B7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6" w:type="dxa"/>
            <w:vAlign w:val="center"/>
            <w:hideMark/>
          </w:tcPr>
          <w:p w14:paraId="1DB5771A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55A6EF32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16667F9B" w14:textId="77777777" w:rsidTr="00DC491A">
        <w:trPr>
          <w:trHeight w:val="300"/>
        </w:trPr>
        <w:tc>
          <w:tcPr>
            <w:tcW w:w="9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78BD5F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zusammengefunden. Gegenüber dem Auftraggeber haften wir gesamtschuldnerisch. Intern haben wir uns wie folgt organisiert:</w:t>
            </w:r>
          </w:p>
        </w:tc>
        <w:tc>
          <w:tcPr>
            <w:tcW w:w="146" w:type="dxa"/>
            <w:vAlign w:val="center"/>
            <w:hideMark/>
          </w:tcPr>
          <w:p w14:paraId="4405C905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2CFD8F12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0DFD4900" w14:textId="77777777" w:rsidTr="00DC491A">
        <w:trPr>
          <w:trHeight w:val="15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A1D85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B6AB5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9711A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6" w:type="dxa"/>
            <w:vAlign w:val="center"/>
            <w:hideMark/>
          </w:tcPr>
          <w:p w14:paraId="6FC4D9FE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6DEBE6AC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0304ADE9" w14:textId="77777777" w:rsidTr="00DC491A">
        <w:trPr>
          <w:trHeight w:val="60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8E649DC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Bewerber-/ Bietergemeinschaftspartner</w:t>
            </w: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C53FD" w14:textId="77777777" w:rsidR="00C50B97" w:rsidRPr="00E26754" w:rsidRDefault="00C50B97" w:rsidP="00DC491A">
            <w:pPr>
              <w:jc w:val="center"/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 xml:space="preserve">Zu erbringende Leistung </w:t>
            </w:r>
          </w:p>
        </w:tc>
        <w:tc>
          <w:tcPr>
            <w:tcW w:w="146" w:type="dxa"/>
            <w:vAlign w:val="center"/>
            <w:hideMark/>
          </w:tcPr>
          <w:p w14:paraId="7F1EED4B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60825506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287382D9" w14:textId="77777777" w:rsidTr="00DC491A">
        <w:trPr>
          <w:trHeight w:val="30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14:paraId="6590783E" w14:textId="77777777" w:rsidR="00C50B97" w:rsidRPr="00E26754" w:rsidRDefault="00C50B97" w:rsidP="00DC491A">
            <w:pPr>
              <w:rPr>
                <w:rFonts w:cs="Arial"/>
              </w:rPr>
            </w:pPr>
            <w:permStart w:id="2116375009" w:edGrp="everyone" w:colFirst="0" w:colLast="0"/>
            <w:permStart w:id="279194756" w:edGrp="everyone" w:colFirst="1" w:colLast="1"/>
            <w:r w:rsidRPr="00E26754">
              <w:rPr>
                <w:rFonts w:cs="Arial"/>
              </w:rPr>
              <w:t> </w:t>
            </w: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14:paraId="7261CFFE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2D754294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0687F29F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01BA017F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14:paraId="726F8470" w14:textId="77777777" w:rsidR="00C50B97" w:rsidRPr="00E26754" w:rsidRDefault="00C50B97" w:rsidP="00DC491A">
            <w:pPr>
              <w:rPr>
                <w:rFonts w:cs="Arial"/>
              </w:rPr>
            </w:pPr>
            <w:permStart w:id="959915915" w:edGrp="everyone" w:colFirst="0" w:colLast="0"/>
            <w:permStart w:id="822162856" w:edGrp="everyone" w:colFirst="1" w:colLast="1"/>
            <w:permEnd w:id="2116375009"/>
            <w:permEnd w:id="279194756"/>
            <w:r w:rsidRPr="00E26754">
              <w:rPr>
                <w:rFonts w:cs="Arial"/>
              </w:rPr>
              <w:t> </w:t>
            </w: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14:paraId="3B38B313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93AB972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2CE90037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1A4554BC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14:paraId="57D80B80" w14:textId="77777777" w:rsidR="00C50B97" w:rsidRPr="00E26754" w:rsidRDefault="00C50B97" w:rsidP="00DC491A">
            <w:pPr>
              <w:rPr>
                <w:rFonts w:cs="Arial"/>
              </w:rPr>
            </w:pPr>
            <w:permStart w:id="231813803" w:edGrp="everyone" w:colFirst="0" w:colLast="0"/>
            <w:permStart w:id="12660101" w:edGrp="everyone" w:colFirst="1" w:colLast="1"/>
            <w:permEnd w:id="959915915"/>
            <w:permEnd w:id="822162856"/>
            <w:r w:rsidRPr="00E26754">
              <w:rPr>
                <w:rFonts w:cs="Arial"/>
              </w:rPr>
              <w:t> </w:t>
            </w: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hideMark/>
          </w:tcPr>
          <w:p w14:paraId="163E0758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64AC7D47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484F037B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4990936C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14:paraId="70D07BF9" w14:textId="77777777" w:rsidR="00C50B97" w:rsidRPr="00E26754" w:rsidRDefault="00C50B97" w:rsidP="00DC491A">
            <w:pPr>
              <w:rPr>
                <w:rFonts w:cs="Arial"/>
              </w:rPr>
            </w:pPr>
            <w:permStart w:id="663230806" w:edGrp="everyone" w:colFirst="0" w:colLast="0"/>
            <w:permStart w:id="2014009162" w:edGrp="everyone" w:colFirst="1" w:colLast="1"/>
            <w:permEnd w:id="231813803"/>
            <w:permEnd w:id="12660101"/>
            <w:r w:rsidRPr="00E26754">
              <w:rPr>
                <w:rFonts w:cs="Arial"/>
              </w:rPr>
              <w:t> </w:t>
            </w: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14:paraId="0930EAD5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34ADAC18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05AFEFD6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663230806"/>
      <w:permEnd w:id="2014009162"/>
      <w:tr w:rsidR="00C50B97" w:rsidRPr="00E26754" w14:paraId="468A3BB3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4764B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AEFD6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FE7B7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176944CE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3C8146E9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05BB095B" w14:textId="77777777" w:rsidTr="00C50B97">
        <w:trPr>
          <w:trHeight w:val="30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120D0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49CC9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FA0F7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2E3EE452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3DC9E74B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6C8F3731" w14:textId="77777777" w:rsidTr="00DC491A">
        <w:trPr>
          <w:trHeight w:val="300"/>
        </w:trPr>
        <w:tc>
          <w:tcPr>
            <w:tcW w:w="9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62AB1E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Im Rahmen des Vergabeverfahrens bevollmächtigen wir folgende Person, uns gegenüber dem Auftraggeber und seinen Beratern rechtsverbindlich zu vertreten:</w:t>
            </w:r>
          </w:p>
        </w:tc>
        <w:tc>
          <w:tcPr>
            <w:tcW w:w="146" w:type="dxa"/>
            <w:vAlign w:val="center"/>
            <w:hideMark/>
          </w:tcPr>
          <w:p w14:paraId="2B4B8D8B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0C81D9DA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2796F2D3" w14:textId="77777777" w:rsidTr="00DC491A">
        <w:trPr>
          <w:trHeight w:val="225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53914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B8BDB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1375D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6" w:type="dxa"/>
            <w:vAlign w:val="center"/>
            <w:hideMark/>
          </w:tcPr>
          <w:p w14:paraId="7055A65A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20DBB40C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14B64F6A" w14:textId="77777777" w:rsidTr="00DC491A">
        <w:trPr>
          <w:trHeight w:val="300"/>
        </w:trPr>
        <w:tc>
          <w:tcPr>
            <w:tcW w:w="6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E408C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 xml:space="preserve">Nachname </w:t>
            </w:r>
          </w:p>
        </w:tc>
        <w:tc>
          <w:tcPr>
            <w:tcW w:w="3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F2808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 xml:space="preserve">Vorname </w:t>
            </w:r>
          </w:p>
        </w:tc>
        <w:tc>
          <w:tcPr>
            <w:tcW w:w="146" w:type="dxa"/>
            <w:vAlign w:val="center"/>
            <w:hideMark/>
          </w:tcPr>
          <w:p w14:paraId="631F8755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4B97AC35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34FB48B6" w14:textId="77777777" w:rsidTr="00DC491A">
        <w:trPr>
          <w:trHeight w:val="345"/>
        </w:trPr>
        <w:tc>
          <w:tcPr>
            <w:tcW w:w="6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31114709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permStart w:id="1241456133" w:edGrp="everyone" w:colFirst="0" w:colLast="0"/>
            <w:permStart w:id="1906473547" w:edGrp="everyone" w:colFirst="1" w:colLast="1"/>
            <w:r w:rsidRPr="00E26754">
              <w:rPr>
                <w:rFonts w:cs="Arial"/>
              </w:rPr>
              <w:t> 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7EDF0094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4C262593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6E7C6353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1241456133"/>
      <w:permEnd w:id="1906473547"/>
      <w:tr w:rsidR="00C50B97" w:rsidRPr="00E26754" w14:paraId="46BC4241" w14:textId="77777777" w:rsidTr="00DC491A">
        <w:trPr>
          <w:trHeight w:val="300"/>
        </w:trPr>
        <w:tc>
          <w:tcPr>
            <w:tcW w:w="6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134C7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 xml:space="preserve">Anschrift 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274C9" w14:textId="77777777" w:rsidR="00C50B97" w:rsidRPr="00E26754" w:rsidRDefault="00C50B97" w:rsidP="00DC491A">
            <w:pPr>
              <w:jc w:val="center"/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Telefon / Fax / E-Mail</w:t>
            </w:r>
          </w:p>
        </w:tc>
        <w:tc>
          <w:tcPr>
            <w:tcW w:w="146" w:type="dxa"/>
            <w:vAlign w:val="center"/>
            <w:hideMark/>
          </w:tcPr>
          <w:p w14:paraId="5377093A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18A9D77B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4C9275AD" w14:textId="77777777" w:rsidTr="00DC491A">
        <w:trPr>
          <w:trHeight w:val="345"/>
        </w:trPr>
        <w:tc>
          <w:tcPr>
            <w:tcW w:w="6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3F4696C6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permStart w:id="178067550" w:edGrp="everyone" w:colFirst="0" w:colLast="0"/>
            <w:permStart w:id="46945325" w:edGrp="everyone" w:colFirst="1" w:colLast="1"/>
            <w:r w:rsidRPr="00E26754">
              <w:rPr>
                <w:rFonts w:cs="Arial"/>
              </w:rPr>
              <w:t> 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1212F7A2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7CB2C330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70F6F142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178067550"/>
      <w:permEnd w:id="46945325"/>
      <w:tr w:rsidR="00C50B97" w:rsidRPr="00E26754" w14:paraId="383EC1EA" w14:textId="77777777" w:rsidTr="00DC491A">
        <w:trPr>
          <w:trHeight w:val="195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B93BB3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34114D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88978E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146" w:type="dxa"/>
            <w:vAlign w:val="center"/>
            <w:hideMark/>
          </w:tcPr>
          <w:p w14:paraId="2D2B0199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65E90A58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AA1EFB8" w14:textId="77777777" w:rsidR="00C50B97" w:rsidRDefault="00C50B97">
      <w:r>
        <w:br w:type="page"/>
      </w:r>
    </w:p>
    <w:tbl>
      <w:tblPr>
        <w:tblW w:w="970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3"/>
        <w:gridCol w:w="1278"/>
        <w:gridCol w:w="206"/>
        <w:gridCol w:w="3092"/>
        <w:gridCol w:w="146"/>
        <w:gridCol w:w="146"/>
      </w:tblGrid>
      <w:tr w:rsidR="00C50B97" w:rsidRPr="00E26754" w14:paraId="3916210B" w14:textId="77777777" w:rsidTr="00DC491A">
        <w:trPr>
          <w:trHeight w:val="300"/>
        </w:trPr>
        <w:tc>
          <w:tcPr>
            <w:tcW w:w="94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764B26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lastRenderedPageBreak/>
              <w:t>Für den Abschluss und die Durchführung des Vertrags benennen wir folgendes Mitglied unserer Bewerber-/ Bietergemeinschaft als bevollmächtigten Vertreter:</w:t>
            </w:r>
          </w:p>
        </w:tc>
        <w:tc>
          <w:tcPr>
            <w:tcW w:w="146" w:type="dxa"/>
            <w:vAlign w:val="center"/>
            <w:hideMark/>
          </w:tcPr>
          <w:p w14:paraId="022DBA77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2F57098D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226FC638" w14:textId="77777777" w:rsidTr="00DC491A">
        <w:trPr>
          <w:trHeight w:val="195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E8408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BE2FF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04467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75ACEF3E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066316D6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0A3B441C" w14:textId="77777777" w:rsidTr="00DC491A">
        <w:trPr>
          <w:trHeight w:val="300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407D8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Nachname</w:t>
            </w:r>
          </w:p>
        </w:tc>
        <w:tc>
          <w:tcPr>
            <w:tcW w:w="3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DB778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 xml:space="preserve">Vorname </w:t>
            </w:r>
          </w:p>
        </w:tc>
        <w:tc>
          <w:tcPr>
            <w:tcW w:w="146" w:type="dxa"/>
            <w:vAlign w:val="center"/>
            <w:hideMark/>
          </w:tcPr>
          <w:p w14:paraId="5DF453CE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013FDE2E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5E54D3FB" w14:textId="77777777" w:rsidTr="00DC491A">
        <w:trPr>
          <w:trHeight w:val="345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1EB09EE5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permStart w:id="1245018028" w:edGrp="everyone" w:colFirst="0" w:colLast="0"/>
            <w:permStart w:id="588850185" w:edGrp="everyone" w:colFirst="1" w:colLast="1"/>
            <w:r w:rsidRPr="00E26754">
              <w:rPr>
                <w:rFonts w:cs="Arial"/>
              </w:rPr>
              <w:t> 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78CC896C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59C0EEB4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5992585D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1245018028"/>
      <w:permEnd w:id="588850185"/>
      <w:tr w:rsidR="00C50B97" w:rsidRPr="00E26754" w14:paraId="512F91FD" w14:textId="77777777" w:rsidTr="00DC491A">
        <w:trPr>
          <w:trHeight w:val="300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5291C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 xml:space="preserve">Anschrift 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70AB7" w14:textId="77777777" w:rsidR="00C50B97" w:rsidRPr="00E26754" w:rsidRDefault="00C50B97" w:rsidP="00DC491A">
            <w:pPr>
              <w:jc w:val="center"/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Telefon / Fax / E-Mail</w:t>
            </w:r>
          </w:p>
        </w:tc>
        <w:tc>
          <w:tcPr>
            <w:tcW w:w="146" w:type="dxa"/>
            <w:vAlign w:val="center"/>
            <w:hideMark/>
          </w:tcPr>
          <w:p w14:paraId="2402C58E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19619F79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72751DCF" w14:textId="77777777" w:rsidTr="00DC491A">
        <w:trPr>
          <w:trHeight w:val="345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2900771F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permStart w:id="2088967749" w:edGrp="everyone" w:colFirst="0" w:colLast="0"/>
            <w:permStart w:id="1570797257" w:edGrp="everyone" w:colFirst="1" w:colLast="1"/>
            <w:r w:rsidRPr="00E26754">
              <w:rPr>
                <w:rFonts w:cs="Arial"/>
              </w:rPr>
              <w:t> 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11E69C6F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570BFC54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01DC1097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2088967749"/>
      <w:permEnd w:id="1570797257"/>
      <w:tr w:rsidR="00C50B97" w:rsidRPr="00E26754" w14:paraId="7B90DB6B" w14:textId="77777777" w:rsidTr="00DC491A">
        <w:trPr>
          <w:trHeight w:val="195"/>
        </w:trPr>
        <w:tc>
          <w:tcPr>
            <w:tcW w:w="6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058DCF" w14:textId="77777777" w:rsidR="00C50B97" w:rsidRDefault="00C50B97" w:rsidP="00DC491A">
            <w:pPr>
              <w:rPr>
                <w:rFonts w:cs="Arial"/>
              </w:rPr>
            </w:pPr>
          </w:p>
          <w:p w14:paraId="7A1DEF20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6B8FEA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7CF66C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146" w:type="dxa"/>
            <w:vAlign w:val="center"/>
            <w:hideMark/>
          </w:tcPr>
          <w:p w14:paraId="7B067515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41C69D64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0AE57C63" w14:textId="77777777" w:rsidTr="00DC491A">
        <w:trPr>
          <w:trHeight w:val="300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F3E8CC1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Bewerber-/ Bietergemeinschaftspartner 1</w:t>
            </w:r>
          </w:p>
        </w:tc>
        <w:tc>
          <w:tcPr>
            <w:tcW w:w="3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AAD61B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3DE48561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02DD9D3A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3D45303D" w14:textId="77777777" w:rsidTr="00DC491A">
        <w:trPr>
          <w:trHeight w:val="555"/>
        </w:trPr>
        <w:tc>
          <w:tcPr>
            <w:tcW w:w="9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99"/>
            <w:noWrap/>
            <w:hideMark/>
          </w:tcPr>
          <w:p w14:paraId="20E18BEE" w14:textId="77777777" w:rsidR="00C50B97" w:rsidRPr="00E26754" w:rsidRDefault="00C50B97" w:rsidP="00DC491A">
            <w:pPr>
              <w:rPr>
                <w:rFonts w:cs="Arial"/>
              </w:rPr>
            </w:pPr>
            <w:permStart w:id="1902345447" w:edGrp="everyone"/>
            <w:r w:rsidRPr="00E26754">
              <w:rPr>
                <w:rFonts w:cs="Arial"/>
              </w:rPr>
              <w:t> </w:t>
            </w:r>
            <w:permEnd w:id="1902345447"/>
          </w:p>
        </w:tc>
        <w:tc>
          <w:tcPr>
            <w:tcW w:w="146" w:type="dxa"/>
            <w:vAlign w:val="center"/>
            <w:hideMark/>
          </w:tcPr>
          <w:p w14:paraId="07C1E925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3519E3CE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7AB1F041" w14:textId="77777777" w:rsidTr="00DC491A">
        <w:trPr>
          <w:trHeight w:val="300"/>
        </w:trPr>
        <w:tc>
          <w:tcPr>
            <w:tcW w:w="9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258608D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r w:rsidRPr="00E26754">
              <w:rPr>
                <w:rFonts w:cs="Arial"/>
              </w:rPr>
              <w:t>Ort, Datum Stempel und Unterschrift(en) Wiederholung der Unterschrift(en)in Druckbuchstaben</w:t>
            </w:r>
          </w:p>
        </w:tc>
        <w:tc>
          <w:tcPr>
            <w:tcW w:w="146" w:type="dxa"/>
            <w:vAlign w:val="center"/>
            <w:hideMark/>
          </w:tcPr>
          <w:p w14:paraId="337CCED9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56183B90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44708FCF" w14:textId="77777777" w:rsidTr="00DC491A">
        <w:trPr>
          <w:trHeight w:val="195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AF1DD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D75B1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8C8F1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6" w:type="dxa"/>
            <w:vAlign w:val="center"/>
            <w:hideMark/>
          </w:tcPr>
          <w:p w14:paraId="44617D86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6B194B74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4B15A2BC" w14:textId="77777777" w:rsidTr="00DC491A">
        <w:trPr>
          <w:trHeight w:val="300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D49DCFB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Bewerber-/ Bietergemeinschaftspartner 2</w:t>
            </w:r>
          </w:p>
        </w:tc>
        <w:tc>
          <w:tcPr>
            <w:tcW w:w="3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AF486D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307A3CC3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5C79E366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53255B32" w14:textId="77777777" w:rsidTr="00DC491A">
        <w:trPr>
          <w:trHeight w:val="555"/>
        </w:trPr>
        <w:tc>
          <w:tcPr>
            <w:tcW w:w="9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99"/>
            <w:noWrap/>
            <w:hideMark/>
          </w:tcPr>
          <w:p w14:paraId="1810E89B" w14:textId="77777777" w:rsidR="00C50B97" w:rsidRPr="00E26754" w:rsidRDefault="00C50B97" w:rsidP="00DC491A">
            <w:pPr>
              <w:rPr>
                <w:rFonts w:cs="Arial"/>
              </w:rPr>
            </w:pPr>
            <w:permStart w:id="224670993" w:edGrp="everyone"/>
            <w:r w:rsidRPr="00E26754">
              <w:rPr>
                <w:rFonts w:cs="Arial"/>
              </w:rPr>
              <w:t> </w:t>
            </w:r>
            <w:permEnd w:id="224670993"/>
          </w:p>
        </w:tc>
        <w:tc>
          <w:tcPr>
            <w:tcW w:w="146" w:type="dxa"/>
            <w:vAlign w:val="center"/>
            <w:hideMark/>
          </w:tcPr>
          <w:p w14:paraId="5BB841C6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46C01D00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56E8B196" w14:textId="77777777" w:rsidTr="00DC491A">
        <w:trPr>
          <w:trHeight w:val="300"/>
        </w:trPr>
        <w:tc>
          <w:tcPr>
            <w:tcW w:w="9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B2870F8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r w:rsidRPr="00E26754">
              <w:rPr>
                <w:rFonts w:cs="Arial"/>
              </w:rPr>
              <w:t>Ort, Datum Stempel und Unterschrift(en) Wiederholung der Unterschrift(en)in Druckbuchstaben</w:t>
            </w:r>
          </w:p>
        </w:tc>
        <w:tc>
          <w:tcPr>
            <w:tcW w:w="146" w:type="dxa"/>
            <w:vAlign w:val="center"/>
            <w:hideMark/>
          </w:tcPr>
          <w:p w14:paraId="3982B1D6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65ED2D1D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35FD7365" w14:textId="77777777" w:rsidTr="00DC491A">
        <w:trPr>
          <w:trHeight w:val="195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1B197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6CF7D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2BBE3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6" w:type="dxa"/>
            <w:vAlign w:val="center"/>
            <w:hideMark/>
          </w:tcPr>
          <w:p w14:paraId="74AEC642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6FF8C729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79816F66" w14:textId="77777777" w:rsidTr="00DC491A">
        <w:trPr>
          <w:trHeight w:val="300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740BB23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Bewerber-/ Bietergemeinschaftspartner 3</w:t>
            </w:r>
          </w:p>
        </w:tc>
        <w:tc>
          <w:tcPr>
            <w:tcW w:w="3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58188F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73B326E6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3AE8368C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18F3A754" w14:textId="77777777" w:rsidTr="00DC491A">
        <w:trPr>
          <w:trHeight w:val="555"/>
        </w:trPr>
        <w:tc>
          <w:tcPr>
            <w:tcW w:w="9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99"/>
            <w:noWrap/>
            <w:hideMark/>
          </w:tcPr>
          <w:p w14:paraId="759B9463" w14:textId="77777777" w:rsidR="00C50B97" w:rsidRPr="00E26754" w:rsidRDefault="00C50B97" w:rsidP="00DC491A">
            <w:pPr>
              <w:rPr>
                <w:rFonts w:cs="Arial"/>
              </w:rPr>
            </w:pPr>
            <w:permStart w:id="2094687011" w:edGrp="everyone"/>
            <w:r w:rsidRPr="00E26754">
              <w:rPr>
                <w:rFonts w:cs="Arial"/>
              </w:rPr>
              <w:t> </w:t>
            </w:r>
            <w:permEnd w:id="2094687011"/>
          </w:p>
        </w:tc>
        <w:tc>
          <w:tcPr>
            <w:tcW w:w="146" w:type="dxa"/>
            <w:vAlign w:val="center"/>
            <w:hideMark/>
          </w:tcPr>
          <w:p w14:paraId="6C988F60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33C147FE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33AF0A7B" w14:textId="77777777" w:rsidTr="00DC491A">
        <w:trPr>
          <w:trHeight w:val="300"/>
        </w:trPr>
        <w:tc>
          <w:tcPr>
            <w:tcW w:w="9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6670300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r w:rsidRPr="00E26754">
              <w:rPr>
                <w:rFonts w:cs="Arial"/>
              </w:rPr>
              <w:t>Ort, Datum Stempel und Unterschrift(en) Wiederholung der Unterschrift(en)in Druckbuchstaben</w:t>
            </w:r>
          </w:p>
        </w:tc>
        <w:tc>
          <w:tcPr>
            <w:tcW w:w="146" w:type="dxa"/>
            <w:vAlign w:val="center"/>
            <w:hideMark/>
          </w:tcPr>
          <w:p w14:paraId="48EB0DC3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7C7BC7DB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4D396482" w14:textId="77777777" w:rsidTr="00DC491A">
        <w:trPr>
          <w:trHeight w:val="195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1D624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10B87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41BD3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6" w:type="dxa"/>
            <w:vAlign w:val="center"/>
            <w:hideMark/>
          </w:tcPr>
          <w:p w14:paraId="3ABC4911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644BDBBA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5ABB1C20" w14:textId="77777777" w:rsidTr="00DC491A">
        <w:trPr>
          <w:trHeight w:val="300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DD1A552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Bewerber-/ Bietergemeinschaftspartner 4</w:t>
            </w:r>
          </w:p>
        </w:tc>
        <w:tc>
          <w:tcPr>
            <w:tcW w:w="3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C00950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83229B1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077626CC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39508E3A" w14:textId="77777777" w:rsidTr="00DC491A">
        <w:trPr>
          <w:trHeight w:val="525"/>
        </w:trPr>
        <w:tc>
          <w:tcPr>
            <w:tcW w:w="9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99"/>
            <w:noWrap/>
            <w:hideMark/>
          </w:tcPr>
          <w:p w14:paraId="5732E46B" w14:textId="77777777" w:rsidR="00C50B97" w:rsidRPr="00E26754" w:rsidRDefault="00C50B97" w:rsidP="00DC491A">
            <w:pPr>
              <w:rPr>
                <w:rFonts w:cs="Arial"/>
              </w:rPr>
            </w:pPr>
            <w:permStart w:id="1010175164" w:edGrp="everyone"/>
            <w:r w:rsidRPr="00E26754">
              <w:rPr>
                <w:rFonts w:cs="Arial"/>
              </w:rPr>
              <w:t> </w:t>
            </w:r>
            <w:permEnd w:id="1010175164"/>
          </w:p>
        </w:tc>
        <w:tc>
          <w:tcPr>
            <w:tcW w:w="146" w:type="dxa"/>
            <w:vAlign w:val="center"/>
            <w:hideMark/>
          </w:tcPr>
          <w:p w14:paraId="5671D32F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67BF84A5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28BCFAB7" w14:textId="77777777" w:rsidTr="00DC491A">
        <w:trPr>
          <w:trHeight w:val="300"/>
        </w:trPr>
        <w:tc>
          <w:tcPr>
            <w:tcW w:w="9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26D0A34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r w:rsidRPr="00E26754">
              <w:rPr>
                <w:rFonts w:cs="Arial"/>
              </w:rPr>
              <w:t>Ort, Datum Stempel und Unterschrift(en) Wiederholung der Unterschrift(en)in Druckbuchstaben</w:t>
            </w:r>
          </w:p>
        </w:tc>
        <w:tc>
          <w:tcPr>
            <w:tcW w:w="146" w:type="dxa"/>
            <w:vAlign w:val="center"/>
            <w:hideMark/>
          </w:tcPr>
          <w:p w14:paraId="0C2D6381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444F13F2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4EB031D" w14:textId="77777777" w:rsidR="00C50B97" w:rsidRDefault="00C50B97" w:rsidP="00DF72E6">
      <w:pPr>
        <w:pStyle w:val="HIL-Standard"/>
        <w:rPr>
          <w:b/>
          <w:sz w:val="44"/>
          <w:szCs w:val="44"/>
        </w:rPr>
      </w:pPr>
    </w:p>
    <w:p w14:paraId="76E3580F" w14:textId="77777777" w:rsidR="00C50B97" w:rsidRDefault="00C50B97" w:rsidP="00C50B97">
      <w:pPr>
        <w:suppressAutoHyphens/>
        <w:rPr>
          <w:b/>
          <w:i/>
        </w:rPr>
      </w:pPr>
      <w:r>
        <w:rPr>
          <w:b/>
          <w:i/>
        </w:rPr>
        <w:t xml:space="preserve">Die Anlage ist nur im Falle der Gründung einer Bietergemeinschaft mit dem </w:t>
      </w:r>
      <w:r w:rsidR="00FC507B">
        <w:rPr>
          <w:b/>
          <w:i/>
        </w:rPr>
        <w:t xml:space="preserve">Teilnahmeantrag </w:t>
      </w:r>
      <w:r>
        <w:rPr>
          <w:b/>
          <w:i/>
        </w:rPr>
        <w:t xml:space="preserve">einzureichen. </w:t>
      </w:r>
    </w:p>
    <w:p w14:paraId="0AB62047" w14:textId="77777777" w:rsidR="00C50B97" w:rsidRDefault="00C50B97" w:rsidP="00C50B97">
      <w:pPr>
        <w:suppressAutoHyphens/>
        <w:rPr>
          <w:b/>
          <w:i/>
        </w:rPr>
      </w:pPr>
    </w:p>
    <w:p w14:paraId="0800FBC5" w14:textId="77777777" w:rsidR="00C50B97" w:rsidRPr="00621BD1" w:rsidRDefault="00C50B97" w:rsidP="00C50B97">
      <w:pPr>
        <w:suppressAutoHyphens/>
        <w:rPr>
          <w:b/>
          <w:i/>
          <w:u w:val="single"/>
        </w:rPr>
      </w:pPr>
      <w:r w:rsidRPr="00621BD1">
        <w:rPr>
          <w:b/>
          <w:i/>
          <w:u w:val="single"/>
        </w:rPr>
        <w:t xml:space="preserve">Im Falle einer Bietergemeinschaft gilt: </w:t>
      </w:r>
    </w:p>
    <w:p w14:paraId="28C75BFB" w14:textId="77777777" w:rsidR="00C50B97" w:rsidRPr="00AC3B80" w:rsidRDefault="00C50B97" w:rsidP="00C50B97">
      <w:pPr>
        <w:suppressAutoHyphens/>
        <w:rPr>
          <w:b/>
          <w:i/>
        </w:rPr>
      </w:pPr>
      <w:r>
        <w:rPr>
          <w:b/>
          <w:i/>
        </w:rPr>
        <w:t xml:space="preserve">Wird diese Anlage nicht von allen Teilnehmern der Bietergemeinschaft rechtsverbindlich unterschrieben, gilt die Anlage </w:t>
      </w:r>
      <w:r w:rsidRPr="00AC3B80">
        <w:rPr>
          <w:b/>
          <w:i/>
        </w:rPr>
        <w:t>als nicht abgegeben.</w:t>
      </w:r>
    </w:p>
    <w:p w14:paraId="0320747E" w14:textId="77777777" w:rsidR="00C50B97" w:rsidRDefault="00C50B97" w:rsidP="00DF72E6">
      <w:pPr>
        <w:pStyle w:val="HIL-Standard"/>
        <w:rPr>
          <w:b/>
          <w:sz w:val="44"/>
          <w:szCs w:val="44"/>
        </w:rPr>
      </w:pPr>
    </w:p>
    <w:sectPr w:rsidR="00C50B97" w:rsidSect="00926C94">
      <w:headerReference w:type="default" r:id="rId9"/>
      <w:footerReference w:type="default" r:id="rId10"/>
      <w:type w:val="continuous"/>
      <w:pgSz w:w="11906" w:h="16838" w:code="9"/>
      <w:pgMar w:top="2169" w:right="1247" w:bottom="1134" w:left="1418" w:header="544" w:footer="567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31">
      <wne:acd wne:acdName="acd0"/>
    </wne:keymap>
    <wne:keymap wne:kcmPrimary="0432">
      <wne:acd wne:acdName="acd1"/>
    </wne:keymap>
    <wne:keymap wne:kcmPrimary="0433">
      <wne:acd wne:acdName="acd2"/>
    </wne:keymap>
    <wne:keymap wne:kcmPrimary="0434">
      <wne:acd wne:acdName="acd3"/>
    </wne:keymap>
    <wne:keymap wne:kcmPrimary="0435">
      <wne:acd wne:acdName="acd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  <wne:toolbarData r:id="rId1"/>
  </wne:toolbars>
  <wne:acds>
    <wne:acd wne:argValue="AgBIAEkATAAtANwAYgBlAHIAcwBjAGgAcgBpAGYAdAAtADEA" wne:acdName="acd0" wne:fciIndexBasedOn="0065"/>
    <wne:acd wne:argValue="AgBIAEkATAAtANwAYgBlAHIAcwBjAGgAcgBpAGYAdAAtADIA" wne:acdName="acd1" wne:fciIndexBasedOn="0065"/>
    <wne:acd wne:argValue="AgBIAEkATAAtANwAYgBlAHIAcwBjAGgAcgBpAGYAdAAtADMA" wne:acdName="acd2" wne:fciIndexBasedOn="0065"/>
    <wne:acd wne:argValue="AgBIAEkATAAtANwAYgBlAHIAcwBjAGgAcgBpAGYAdAAtADQA" wne:acdName="acd3" wne:fciIndexBasedOn="0065"/>
    <wne:acd wne:argValue="AgBIAEkATAAtANwAYgBlAHIAcwBjAGgAcgBpAGYAdAAtADUA" wne:acdName="acd4" wne:fciIndexBasedOn="0065"/>
    <wne:acd wne:argValue="AgBIAEkATAAtAEEAdQBmAHoA5ABoAGwALQAxAA==" wne:acdName="acd5" wne:fciIndexBasedOn="0065"/>
    <wne:acd wne:argValue="AgBIAEkATAAtAEEAdQBmAHoA5ABoAGwALQAyAA==" wne:acdName="acd6" wne:fciIndexBasedOn="0065"/>
    <wne:acd wne:argValue="AgBIAEkATAAtAEEAdQBmAHoA5ABoAGwALQAzAA==" wne:acdName="acd7" wne:fciIndexBasedOn="0065"/>
    <wne:acd wne:argValue="AgBIAEkATAAtAFMAdABhAG4AZABhAHIAZAA=" wne:acdName="acd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F88F0" w14:textId="77777777" w:rsidR="00ED08FF" w:rsidRDefault="00ED08FF">
      <w:r>
        <w:separator/>
      </w:r>
    </w:p>
  </w:endnote>
  <w:endnote w:type="continuationSeparator" w:id="0">
    <w:p w14:paraId="36624DC9" w14:textId="77777777" w:rsidR="00ED08FF" w:rsidRDefault="00ED0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F2EE7" w14:textId="77777777" w:rsidR="003910BF" w:rsidRPr="009B77CE" w:rsidRDefault="003910BF" w:rsidP="002358CA">
    <w:pPr>
      <w:pStyle w:val="HIL-Fuzeile"/>
      <w:pBdr>
        <w:top w:val="single" w:sz="4" w:space="1" w:color="auto"/>
      </w:pBdr>
      <w:tabs>
        <w:tab w:val="clear" w:pos="3544"/>
        <w:tab w:val="clear" w:pos="8222"/>
        <w:tab w:val="center" w:pos="4678"/>
        <w:tab w:val="right" w:pos="9214"/>
      </w:tabs>
      <w:ind w:left="0"/>
      <w:rPr>
        <w:sz w:val="8"/>
        <w:szCs w:val="8"/>
      </w:rPr>
    </w:pPr>
  </w:p>
  <w:p w14:paraId="4E9732ED" w14:textId="77777777" w:rsidR="003910BF" w:rsidRDefault="00EC6061" w:rsidP="002358CA">
    <w:pPr>
      <w:pStyle w:val="HIL-Fuzeile"/>
      <w:pBdr>
        <w:top w:val="single" w:sz="4" w:space="1" w:color="auto"/>
      </w:pBdr>
      <w:tabs>
        <w:tab w:val="clear" w:pos="3544"/>
        <w:tab w:val="clear" w:pos="8222"/>
        <w:tab w:val="center" w:pos="4678"/>
        <w:tab w:val="right" w:pos="9214"/>
      </w:tabs>
      <w:ind w:left="0"/>
    </w:pPr>
    <w:r>
      <w:fldChar w:fldCharType="begin"/>
    </w:r>
    <w:r>
      <w:instrText xml:space="preserve"> FILENAME </w:instrText>
    </w:r>
    <w:r>
      <w:fldChar w:fldCharType="separate"/>
    </w:r>
    <w:r w:rsidR="009D1F13">
      <w:rPr>
        <w:noProof/>
      </w:rPr>
      <w:t>Anlage 5 - Bietergemeinschaftserklärung Vollmacht.docx</w:t>
    </w:r>
    <w:r>
      <w:rPr>
        <w:noProof/>
      </w:rPr>
      <w:fldChar w:fldCharType="end"/>
    </w:r>
    <w:r w:rsidR="003910BF">
      <w:tab/>
      <w:t xml:space="preserve">Seite </w:t>
    </w:r>
    <w:r w:rsidR="003910BF">
      <w:fldChar w:fldCharType="begin"/>
    </w:r>
    <w:r w:rsidR="003910BF">
      <w:instrText xml:space="preserve"> PAGE </w:instrText>
    </w:r>
    <w:r w:rsidR="003910BF">
      <w:fldChar w:fldCharType="separate"/>
    </w:r>
    <w:r>
      <w:rPr>
        <w:noProof/>
      </w:rPr>
      <w:t>2</w:t>
    </w:r>
    <w:r w:rsidR="003910BF">
      <w:fldChar w:fldCharType="end"/>
    </w:r>
    <w:r w:rsidR="003910BF">
      <w:t xml:space="preserve"> von </w:t>
    </w:r>
    <w:r>
      <w:fldChar w:fldCharType="begin"/>
    </w:r>
    <w:r>
      <w:instrText xml:space="preserve"> NUMPAGES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1989943A" w14:textId="40F73F39" w:rsidR="003910BF" w:rsidRDefault="003910BF" w:rsidP="00D840CF">
    <w:pPr>
      <w:pStyle w:val="HIL-Fuzeile"/>
      <w:tabs>
        <w:tab w:val="clear" w:pos="3544"/>
        <w:tab w:val="clear" w:pos="8222"/>
        <w:tab w:val="center" w:pos="4678"/>
        <w:tab w:val="right" w:pos="9214"/>
      </w:tabs>
      <w:ind w:left="0"/>
    </w:pPr>
    <w:r>
      <w:tab/>
    </w:r>
    <w:r w:rsidR="004F3BE2">
      <w:rPr>
        <w:rFonts w:cs="Arial"/>
      </w:rPr>
      <w:t>© HIL GmbH 20</w:t>
    </w:r>
    <w:r w:rsidR="00FC507B">
      <w:rPr>
        <w:rFonts w:cs="Arial"/>
      </w:rPr>
      <w:t>2</w:t>
    </w:r>
    <w:r w:rsidR="00093F7B">
      <w:rPr>
        <w:rFonts w:cs="Arial"/>
      </w:rPr>
      <w:t>6</w:t>
    </w:r>
    <w:r w:rsidR="004F3BE2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D6B2D" w14:textId="77777777" w:rsidR="00ED08FF" w:rsidRDefault="00ED08FF">
      <w:r>
        <w:separator/>
      </w:r>
    </w:p>
  </w:footnote>
  <w:footnote w:type="continuationSeparator" w:id="0">
    <w:p w14:paraId="0BFBBF8D" w14:textId="77777777" w:rsidR="00ED08FF" w:rsidRDefault="00ED08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03" w:type="dxa"/>
      <w:jc w:val="center"/>
      <w:tblLook w:val="01E0" w:firstRow="1" w:lastRow="1" w:firstColumn="1" w:lastColumn="1" w:noHBand="0" w:noVBand="0"/>
    </w:tblPr>
    <w:tblGrid>
      <w:gridCol w:w="1874"/>
      <w:gridCol w:w="5149"/>
      <w:gridCol w:w="2480"/>
    </w:tblGrid>
    <w:tr w:rsidR="003910BF" w:rsidRPr="00F92C8C" w14:paraId="56E2CBF1" w14:textId="77777777" w:rsidTr="00F92C8C">
      <w:trPr>
        <w:jc w:val="center"/>
      </w:trPr>
      <w:tc>
        <w:tcPr>
          <w:tcW w:w="1930" w:type="dxa"/>
          <w:shd w:val="clear" w:color="auto" w:fill="auto"/>
          <w:vAlign w:val="center"/>
        </w:tcPr>
        <w:p w14:paraId="109EF942" w14:textId="77777777" w:rsidR="003910BF" w:rsidRPr="00F92C8C" w:rsidRDefault="003910BF" w:rsidP="00FC507B">
          <w:pPr>
            <w:pStyle w:val="Kopfzeile"/>
            <w:tabs>
              <w:tab w:val="clear" w:pos="4536"/>
              <w:tab w:val="clear" w:pos="9072"/>
              <w:tab w:val="center" w:pos="4678"/>
              <w:tab w:val="right" w:pos="9214"/>
            </w:tabs>
            <w:jc w:val="left"/>
            <w:rPr>
              <w:rFonts w:cs="Arial"/>
              <w:b/>
              <w:sz w:val="24"/>
            </w:rPr>
          </w:pPr>
        </w:p>
      </w:tc>
      <w:tc>
        <w:tcPr>
          <w:tcW w:w="5268" w:type="dxa"/>
          <w:shd w:val="clear" w:color="auto" w:fill="auto"/>
          <w:vAlign w:val="center"/>
        </w:tcPr>
        <w:p w14:paraId="3DCD0410" w14:textId="77777777" w:rsidR="00C50B97" w:rsidRDefault="00C50B97" w:rsidP="00F92C8C">
          <w:pPr>
            <w:pStyle w:val="Kopfzeile"/>
            <w:tabs>
              <w:tab w:val="clear" w:pos="4536"/>
              <w:tab w:val="clear" w:pos="9072"/>
              <w:tab w:val="center" w:pos="4678"/>
              <w:tab w:val="right" w:pos="9214"/>
            </w:tabs>
            <w:jc w:val="center"/>
            <w:rPr>
              <w:rFonts w:cs="Arial"/>
              <w:b/>
              <w:sz w:val="24"/>
            </w:rPr>
          </w:pPr>
          <w:r w:rsidRPr="00C50B97">
            <w:rPr>
              <w:rFonts w:cs="Arial"/>
              <w:b/>
              <w:sz w:val="24"/>
            </w:rPr>
            <w:t>Bietergemeinschaftserklärung Vollmach</w:t>
          </w:r>
          <w:r>
            <w:rPr>
              <w:rFonts w:cs="Arial"/>
              <w:b/>
              <w:sz w:val="24"/>
            </w:rPr>
            <w:t>t</w:t>
          </w:r>
        </w:p>
        <w:p w14:paraId="5F4C05B5" w14:textId="77777777" w:rsidR="000A4E43" w:rsidRPr="000A4E43" w:rsidRDefault="000A4E43" w:rsidP="000A4E43">
          <w:pPr>
            <w:pStyle w:val="Kopfzeile"/>
            <w:tabs>
              <w:tab w:val="center" w:pos="4678"/>
              <w:tab w:val="right" w:pos="9214"/>
            </w:tabs>
            <w:jc w:val="center"/>
            <w:rPr>
              <w:rFonts w:cs="Arial"/>
              <w:b/>
              <w:sz w:val="24"/>
            </w:rPr>
          </w:pPr>
          <w:r w:rsidRPr="000A4E43">
            <w:rPr>
              <w:rFonts w:cs="Arial"/>
              <w:b/>
              <w:sz w:val="24"/>
            </w:rPr>
            <w:t xml:space="preserve">HIL_AE_442 </w:t>
          </w:r>
        </w:p>
        <w:p w14:paraId="7D219E4B" w14:textId="6867559B" w:rsidR="003910BF" w:rsidRPr="00F92C8C" w:rsidRDefault="003910BF" w:rsidP="003936F6">
          <w:pPr>
            <w:pStyle w:val="Kopfzeile"/>
            <w:tabs>
              <w:tab w:val="clear" w:pos="4536"/>
              <w:tab w:val="clear" w:pos="9072"/>
              <w:tab w:val="center" w:pos="4678"/>
              <w:tab w:val="right" w:pos="9214"/>
            </w:tabs>
            <w:jc w:val="center"/>
            <w:rPr>
              <w:rFonts w:cs="Arial"/>
              <w:b/>
              <w:sz w:val="24"/>
            </w:rPr>
          </w:pPr>
        </w:p>
      </w:tc>
      <w:tc>
        <w:tcPr>
          <w:tcW w:w="2305" w:type="dxa"/>
          <w:shd w:val="clear" w:color="auto" w:fill="auto"/>
        </w:tcPr>
        <w:p w14:paraId="0DC2A433" w14:textId="77777777" w:rsidR="003910BF" w:rsidRPr="00F92C8C" w:rsidRDefault="000A4E43" w:rsidP="00F92C8C">
          <w:pPr>
            <w:pStyle w:val="Kopfzeile"/>
            <w:tabs>
              <w:tab w:val="clear" w:pos="4536"/>
              <w:tab w:val="clear" w:pos="9072"/>
              <w:tab w:val="center" w:pos="4678"/>
              <w:tab w:val="right" w:pos="9214"/>
            </w:tabs>
            <w:jc w:val="right"/>
            <w:rPr>
              <w:rFonts w:cs="Arial"/>
              <w:b/>
              <w:sz w:val="24"/>
            </w:rPr>
          </w:pPr>
          <w:r>
            <w:rPr>
              <w:noProof/>
            </w:rPr>
            <w:pict w14:anchorId="2FC3C48B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9" type="#_x0000_t75" style="width:113pt;height:75.5pt">
                <v:imagedata r:id="rId1" o:title="HIL_Logo_Partner_der_Bundeswehr"/>
              </v:shape>
            </w:pict>
          </w:r>
          <w:r w:rsidR="008A73C9">
            <w:rPr>
              <w:noProof/>
            </w:rPr>
            <w:drawing>
              <wp:anchor distT="0" distB="0" distL="114300" distR="114300" simplePos="0" relativeHeight="251657728" behindDoc="0" locked="0" layoutInCell="1" allowOverlap="1" wp14:anchorId="0457D228" wp14:editId="3825EAD9">
                <wp:simplePos x="0" y="0"/>
                <wp:positionH relativeFrom="column">
                  <wp:posOffset>5832475</wp:posOffset>
                </wp:positionH>
                <wp:positionV relativeFrom="paragraph">
                  <wp:posOffset>602615</wp:posOffset>
                </wp:positionV>
                <wp:extent cx="1071245" cy="731520"/>
                <wp:effectExtent l="0" t="0" r="0" b="0"/>
                <wp:wrapNone/>
                <wp:docPr id="10" name="Grafi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1245" cy="731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7F22033A" w14:textId="77777777" w:rsidR="003910BF" w:rsidRPr="00F92C8C" w:rsidRDefault="003910BF" w:rsidP="00F92C8C">
          <w:pPr>
            <w:pStyle w:val="Kopfzeile"/>
            <w:tabs>
              <w:tab w:val="clear" w:pos="4536"/>
              <w:tab w:val="clear" w:pos="9072"/>
              <w:tab w:val="center" w:pos="4678"/>
              <w:tab w:val="right" w:pos="9214"/>
            </w:tabs>
            <w:jc w:val="right"/>
            <w:rPr>
              <w:rFonts w:cs="Arial"/>
              <w:b/>
              <w:sz w:val="12"/>
              <w:szCs w:val="12"/>
            </w:rPr>
          </w:pPr>
        </w:p>
      </w:tc>
    </w:tr>
  </w:tbl>
  <w:p w14:paraId="55B6D0C3" w14:textId="77777777" w:rsidR="003910BF" w:rsidRPr="00AA5401" w:rsidRDefault="003910BF" w:rsidP="002358CA">
    <w:pPr>
      <w:pStyle w:val="Kopfzeile"/>
      <w:pBdr>
        <w:top w:val="single" w:sz="4" w:space="1" w:color="auto"/>
      </w:pBdr>
      <w:tabs>
        <w:tab w:val="clear" w:pos="4536"/>
        <w:tab w:val="clear" w:pos="9072"/>
        <w:tab w:val="left" w:pos="0"/>
        <w:tab w:val="center" w:pos="4678"/>
      </w:tabs>
      <w:rPr>
        <w:rFonts w:cs="Arial"/>
        <w:b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AEC67A4E"/>
    <w:lvl w:ilvl="0">
      <w:start w:val="1"/>
      <w:numFmt w:val="bullet"/>
      <w:pStyle w:val="Aufzhlungszeichen5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5EDEDCF8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2C02D478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4EEE6BAA"/>
    <w:lvl w:ilvl="0">
      <w:start w:val="1"/>
      <w:numFmt w:val="bullet"/>
      <w:pStyle w:val="Aufzhlungszeichen2"/>
      <w:lvlText w:val="-"/>
      <w:lvlJc w:val="left"/>
      <w:pPr>
        <w:tabs>
          <w:tab w:val="num" w:pos="643"/>
        </w:tabs>
        <w:ind w:left="643" w:hanging="360"/>
      </w:pPr>
      <w:rPr>
        <w:sz w:val="16"/>
      </w:rPr>
    </w:lvl>
  </w:abstractNum>
  <w:abstractNum w:abstractNumId="4" w15:restartNumberingAfterBreak="0">
    <w:nsid w:val="FFFFFF88"/>
    <w:multiLevelType w:val="singleLevel"/>
    <w:tmpl w:val="6AD6EB7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C58658DC"/>
    <w:lvl w:ilvl="0">
      <w:start w:val="1"/>
      <w:numFmt w:val="bullet"/>
      <w:pStyle w:val="Aufzhlungszeiche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00E48D2"/>
    <w:multiLevelType w:val="hybridMultilevel"/>
    <w:tmpl w:val="58A887FE"/>
    <w:lvl w:ilvl="0" w:tplc="A51CB406">
      <w:start w:val="1"/>
      <w:numFmt w:val="bullet"/>
      <w:pStyle w:val="HIL-Aufzhl-1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0334984"/>
    <w:multiLevelType w:val="hybridMultilevel"/>
    <w:tmpl w:val="FCFC05AE"/>
    <w:lvl w:ilvl="0" w:tplc="0407000F">
      <w:start w:val="1"/>
      <w:numFmt w:val="decimal"/>
      <w:lvlText w:val="%1."/>
      <w:lvlJc w:val="left"/>
      <w:pPr>
        <w:tabs>
          <w:tab w:val="num" w:pos="1082"/>
        </w:tabs>
        <w:ind w:left="1082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802"/>
        </w:tabs>
        <w:ind w:left="1802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522"/>
        </w:tabs>
        <w:ind w:left="2522" w:hanging="180"/>
      </w:pPr>
    </w:lvl>
    <w:lvl w:ilvl="3" w:tplc="0407000F">
      <w:start w:val="1"/>
      <w:numFmt w:val="decimal"/>
      <w:lvlText w:val="%4."/>
      <w:lvlJc w:val="left"/>
      <w:pPr>
        <w:tabs>
          <w:tab w:val="num" w:pos="3242"/>
        </w:tabs>
        <w:ind w:left="324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2"/>
        </w:tabs>
        <w:ind w:left="396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2"/>
        </w:tabs>
        <w:ind w:left="468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2"/>
        </w:tabs>
        <w:ind w:left="540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2"/>
        </w:tabs>
        <w:ind w:left="612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2"/>
        </w:tabs>
        <w:ind w:left="6842" w:hanging="180"/>
      </w:pPr>
    </w:lvl>
  </w:abstractNum>
  <w:abstractNum w:abstractNumId="8" w15:restartNumberingAfterBreak="0">
    <w:nsid w:val="01AC527C"/>
    <w:multiLevelType w:val="hybridMultilevel"/>
    <w:tmpl w:val="84A29FF0"/>
    <w:lvl w:ilvl="0" w:tplc="FFFFFFFF">
      <w:start w:val="1"/>
      <w:numFmt w:val="decimal"/>
      <w:pStyle w:val="HIL-Liste-Num-1"/>
      <w:lvlText w:val="%1."/>
      <w:lvlJc w:val="left"/>
      <w:pPr>
        <w:tabs>
          <w:tab w:val="num" w:pos="720"/>
        </w:tabs>
        <w:ind w:left="720" w:hanging="360"/>
      </w:pPr>
    </w:lvl>
    <w:lvl w:ilvl="1" w:tplc="3FDA029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24949B7"/>
    <w:multiLevelType w:val="hybridMultilevel"/>
    <w:tmpl w:val="8D44CD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4AE42E0"/>
    <w:multiLevelType w:val="hybridMultilevel"/>
    <w:tmpl w:val="75DCF0A4"/>
    <w:lvl w:ilvl="0" w:tplc="BB58A5CC">
      <w:start w:val="1"/>
      <w:numFmt w:val="bullet"/>
      <w:pStyle w:val="ListSpiegelstrich1"/>
      <w:lvlText w:val="­"/>
      <w:lvlJc w:val="left"/>
      <w:pPr>
        <w:tabs>
          <w:tab w:val="num" w:pos="1676"/>
        </w:tabs>
        <w:ind w:left="1676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58"/>
        </w:tabs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78"/>
        </w:tabs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98"/>
        </w:tabs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18"/>
        </w:tabs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38"/>
        </w:tabs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58"/>
        </w:tabs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78"/>
        </w:tabs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98"/>
        </w:tabs>
        <w:ind w:left="6798" w:hanging="360"/>
      </w:pPr>
      <w:rPr>
        <w:rFonts w:ascii="Wingdings" w:hAnsi="Wingdings" w:hint="default"/>
      </w:rPr>
    </w:lvl>
  </w:abstractNum>
  <w:abstractNum w:abstractNumId="11" w15:restartNumberingAfterBreak="0">
    <w:nsid w:val="07B60263"/>
    <w:multiLevelType w:val="hybridMultilevel"/>
    <w:tmpl w:val="5C50C64C"/>
    <w:lvl w:ilvl="0" w:tplc="813E9810">
      <w:start w:val="1"/>
      <w:numFmt w:val="bullet"/>
      <w:pStyle w:val="TabelleAufzhlung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78198C"/>
    <w:multiLevelType w:val="hybridMultilevel"/>
    <w:tmpl w:val="7CB0E9AA"/>
    <w:lvl w:ilvl="0" w:tplc="B8CE56DA">
      <w:start w:val="1"/>
      <w:numFmt w:val="bullet"/>
      <w:pStyle w:val="HIL-Aufzhl-2-kurz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0BD17DAD"/>
    <w:multiLevelType w:val="hybridMultilevel"/>
    <w:tmpl w:val="3B4C1B1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C84641C"/>
    <w:multiLevelType w:val="hybridMultilevel"/>
    <w:tmpl w:val="2E3045EE"/>
    <w:lvl w:ilvl="0" w:tplc="F448F24A">
      <w:start w:val="1"/>
      <w:numFmt w:val="bullet"/>
      <w:pStyle w:val="HIL-Aufzhl-4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87879A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E04F6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602C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703E9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01A52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D4EB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E0CB6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EB81E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623945"/>
    <w:multiLevelType w:val="hybridMultilevel"/>
    <w:tmpl w:val="A1663C46"/>
    <w:lvl w:ilvl="0" w:tplc="46384E32">
      <w:start w:val="1"/>
      <w:numFmt w:val="bullet"/>
      <w:pStyle w:val="ListBullet1"/>
      <w:lvlText w:val=""/>
      <w:lvlJc w:val="left"/>
      <w:pPr>
        <w:tabs>
          <w:tab w:val="num" w:pos="675"/>
        </w:tabs>
        <w:ind w:left="67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58"/>
        </w:tabs>
        <w:ind w:left="13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8"/>
        </w:tabs>
        <w:ind w:left="20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8"/>
        </w:tabs>
        <w:ind w:left="27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8"/>
        </w:tabs>
        <w:ind w:left="35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8"/>
        </w:tabs>
        <w:ind w:left="42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8"/>
        </w:tabs>
        <w:ind w:left="49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8"/>
        </w:tabs>
        <w:ind w:left="56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8"/>
        </w:tabs>
        <w:ind w:left="6398" w:hanging="360"/>
      </w:pPr>
      <w:rPr>
        <w:rFonts w:ascii="Wingdings" w:hAnsi="Wingdings" w:hint="default"/>
      </w:rPr>
    </w:lvl>
  </w:abstractNum>
  <w:abstractNum w:abstractNumId="16" w15:restartNumberingAfterBreak="0">
    <w:nsid w:val="1505166A"/>
    <w:multiLevelType w:val="hybridMultilevel"/>
    <w:tmpl w:val="28941CA8"/>
    <w:lvl w:ilvl="0" w:tplc="8AC4115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DB13858"/>
    <w:multiLevelType w:val="hybridMultilevel"/>
    <w:tmpl w:val="EAC66B56"/>
    <w:lvl w:ilvl="0" w:tplc="6AEAFF7C">
      <w:start w:val="1"/>
      <w:numFmt w:val="decimal"/>
      <w:pStyle w:val="HIL-Liste-Num-5"/>
      <w:lvlText w:val="%1."/>
      <w:lvlJc w:val="left"/>
      <w:pPr>
        <w:tabs>
          <w:tab w:val="num" w:pos="720"/>
        </w:tabs>
        <w:ind w:left="720" w:hanging="360"/>
      </w:pPr>
    </w:lvl>
    <w:lvl w:ilvl="1" w:tplc="C74C526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0FC92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BAAB7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A29B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7CD7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840F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38F8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19415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FF40BFB"/>
    <w:multiLevelType w:val="hybridMultilevel"/>
    <w:tmpl w:val="2C7859FC"/>
    <w:lvl w:ilvl="0" w:tplc="8AC4115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02A12FD"/>
    <w:multiLevelType w:val="hybridMultilevel"/>
    <w:tmpl w:val="7946F616"/>
    <w:lvl w:ilvl="0" w:tplc="4238E176">
      <w:start w:val="1"/>
      <w:numFmt w:val="lowerLetter"/>
      <w:pStyle w:val="HIL-Liste-abc-5"/>
      <w:lvlText w:val="%1)"/>
      <w:lvlJc w:val="left"/>
      <w:pPr>
        <w:tabs>
          <w:tab w:val="num" w:pos="1418"/>
        </w:tabs>
        <w:ind w:left="1418" w:hanging="426"/>
      </w:pPr>
      <w:rPr>
        <w:rFonts w:hint="default"/>
      </w:rPr>
    </w:lvl>
    <w:lvl w:ilvl="1" w:tplc="16EE0E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7D241E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1037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0026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9407C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FECD2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02C0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2011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1E80656"/>
    <w:multiLevelType w:val="hybridMultilevel"/>
    <w:tmpl w:val="1E0E83A0"/>
    <w:lvl w:ilvl="0" w:tplc="FC2A63B2">
      <w:start w:val="1"/>
      <w:numFmt w:val="bullet"/>
      <w:pStyle w:val="HIL-Aufzhl-3-kurz"/>
      <w:lvlText w:val="­"/>
      <w:lvlJc w:val="left"/>
      <w:pPr>
        <w:tabs>
          <w:tab w:val="num" w:pos="1636"/>
        </w:tabs>
        <w:ind w:left="1636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6B09C3"/>
    <w:multiLevelType w:val="hybridMultilevel"/>
    <w:tmpl w:val="81FC41F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9A2BDC"/>
    <w:multiLevelType w:val="hybridMultilevel"/>
    <w:tmpl w:val="643016CA"/>
    <w:lvl w:ilvl="0" w:tplc="13AC2BF2">
      <w:start w:val="1"/>
      <w:numFmt w:val="decimal"/>
      <w:pStyle w:val="HIL-Liste-Num-3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F150018"/>
    <w:multiLevelType w:val="hybridMultilevel"/>
    <w:tmpl w:val="73169E9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AC4115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1374684"/>
    <w:multiLevelType w:val="hybridMultilevel"/>
    <w:tmpl w:val="08865D54"/>
    <w:lvl w:ilvl="0" w:tplc="0407000F">
      <w:start w:val="1"/>
      <w:numFmt w:val="decimal"/>
      <w:lvlText w:val="%1."/>
      <w:lvlJc w:val="left"/>
      <w:pPr>
        <w:tabs>
          <w:tab w:val="num" w:pos="1082"/>
        </w:tabs>
        <w:ind w:left="1082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802"/>
        </w:tabs>
        <w:ind w:left="1802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522"/>
        </w:tabs>
        <w:ind w:left="2522" w:hanging="180"/>
      </w:pPr>
    </w:lvl>
    <w:lvl w:ilvl="3" w:tplc="0407000F">
      <w:start w:val="1"/>
      <w:numFmt w:val="decimal"/>
      <w:lvlText w:val="%4."/>
      <w:lvlJc w:val="left"/>
      <w:pPr>
        <w:tabs>
          <w:tab w:val="num" w:pos="3242"/>
        </w:tabs>
        <w:ind w:left="324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2"/>
        </w:tabs>
        <w:ind w:left="396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2"/>
        </w:tabs>
        <w:ind w:left="468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2"/>
        </w:tabs>
        <w:ind w:left="540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2"/>
        </w:tabs>
        <w:ind w:left="612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2"/>
        </w:tabs>
        <w:ind w:left="6842" w:hanging="180"/>
      </w:pPr>
    </w:lvl>
  </w:abstractNum>
  <w:abstractNum w:abstractNumId="25" w15:restartNumberingAfterBreak="0">
    <w:nsid w:val="34FE3E04"/>
    <w:multiLevelType w:val="hybridMultilevel"/>
    <w:tmpl w:val="908E1FCC"/>
    <w:lvl w:ilvl="0" w:tplc="04090001">
      <w:start w:val="1"/>
      <w:numFmt w:val="lowerLetter"/>
      <w:pStyle w:val="HIL-Liste-abc-3"/>
      <w:lvlText w:val="%1)"/>
      <w:lvlJc w:val="left"/>
      <w:pPr>
        <w:tabs>
          <w:tab w:val="num" w:pos="1418"/>
        </w:tabs>
        <w:ind w:left="1418" w:hanging="426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DC14B43"/>
    <w:multiLevelType w:val="hybridMultilevel"/>
    <w:tmpl w:val="21BC7A40"/>
    <w:lvl w:ilvl="0" w:tplc="225467DC">
      <w:start w:val="1"/>
      <w:numFmt w:val="lowerLetter"/>
      <w:pStyle w:val="HIL-Liste-abc-2"/>
      <w:lvlText w:val="%1)"/>
      <w:lvlJc w:val="left"/>
      <w:pPr>
        <w:tabs>
          <w:tab w:val="num" w:pos="2127"/>
        </w:tabs>
        <w:ind w:left="2127" w:hanging="426"/>
      </w:pPr>
      <w:rPr>
        <w:rFonts w:hint="default"/>
      </w:rPr>
    </w:lvl>
    <w:lvl w:ilvl="1" w:tplc="EF180C70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5E8CACEA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212022F8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ED94FE7C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63AE71A2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DD80FC3A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CD5265B2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C60E7A28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7" w15:restartNumberingAfterBreak="0">
    <w:nsid w:val="420B5ADD"/>
    <w:multiLevelType w:val="hybridMultilevel"/>
    <w:tmpl w:val="63B476A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4341664">
      <w:start w:val="201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6736E79"/>
    <w:multiLevelType w:val="hybridMultilevel"/>
    <w:tmpl w:val="73169E9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AC4115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BB774F1"/>
    <w:multiLevelType w:val="hybridMultilevel"/>
    <w:tmpl w:val="855CB272"/>
    <w:lvl w:ilvl="0" w:tplc="B9B837BC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49268D"/>
    <w:multiLevelType w:val="multilevel"/>
    <w:tmpl w:val="8CFAE5A8"/>
    <w:lvl w:ilvl="0">
      <w:start w:val="1"/>
      <w:numFmt w:val="upperLetter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berschrift5"/>
      <w:lvlText w:val="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2.%3.%4.%5.%6"/>
      <w:lvlJc w:val="left"/>
      <w:pPr>
        <w:tabs>
          <w:tab w:val="num" w:pos="1440"/>
        </w:tabs>
        <w:ind w:left="1134" w:hanging="1134"/>
      </w:pPr>
      <w:rPr>
        <w:rFonts w:hint="default"/>
      </w:rPr>
    </w:lvl>
    <w:lvl w:ilvl="6">
      <w:start w:val="1"/>
      <w:numFmt w:val="decimal"/>
      <w:pStyle w:val="berschrift7"/>
      <w:lvlText w:val="%2.%3.%4.%5.%6.%7"/>
      <w:lvlJc w:val="left"/>
      <w:pPr>
        <w:tabs>
          <w:tab w:val="num" w:pos="1800"/>
        </w:tabs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2.%3.%4.%5.%6.%7.%8"/>
      <w:lvlJc w:val="left"/>
      <w:pPr>
        <w:tabs>
          <w:tab w:val="num" w:pos="2160"/>
        </w:tabs>
        <w:ind w:left="1418" w:hanging="1418"/>
      </w:pPr>
      <w:rPr>
        <w:rFonts w:hint="default"/>
      </w:rPr>
    </w:lvl>
    <w:lvl w:ilvl="8">
      <w:start w:val="1"/>
      <w:numFmt w:val="decimal"/>
      <w:pStyle w:val="berschrift9"/>
      <w:lvlText w:val="%2.%3.%4.%5.%6.%7.%8.%9"/>
      <w:lvlJc w:val="left"/>
      <w:pPr>
        <w:tabs>
          <w:tab w:val="num" w:pos="2520"/>
        </w:tabs>
        <w:ind w:left="1588" w:hanging="1588"/>
      </w:pPr>
      <w:rPr>
        <w:rFonts w:hint="default"/>
      </w:rPr>
    </w:lvl>
  </w:abstractNum>
  <w:abstractNum w:abstractNumId="31" w15:restartNumberingAfterBreak="0">
    <w:nsid w:val="4D6D0FD1"/>
    <w:multiLevelType w:val="multilevel"/>
    <w:tmpl w:val="72A002C4"/>
    <w:lvl w:ilvl="0">
      <w:start w:val="1"/>
      <w:numFmt w:val="upperLetter"/>
      <w:pStyle w:val="HIL-berschrift-A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2.%3.%4.%5.%6"/>
      <w:lvlJc w:val="left"/>
      <w:pPr>
        <w:tabs>
          <w:tab w:val="num" w:pos="1440"/>
        </w:tabs>
        <w:ind w:left="1134" w:hanging="1134"/>
      </w:pPr>
      <w:rPr>
        <w:rFonts w:hint="default"/>
      </w:rPr>
    </w:lvl>
    <w:lvl w:ilvl="6">
      <w:start w:val="1"/>
      <w:numFmt w:val="decimal"/>
      <w:lvlText w:val="%2.%3.%4.%5.%6.%7"/>
      <w:lvlJc w:val="left"/>
      <w:pPr>
        <w:tabs>
          <w:tab w:val="num" w:pos="1800"/>
        </w:tabs>
        <w:ind w:left="1418" w:hanging="1418"/>
      </w:pPr>
      <w:rPr>
        <w:rFonts w:hint="default"/>
      </w:rPr>
    </w:lvl>
    <w:lvl w:ilvl="7">
      <w:start w:val="1"/>
      <w:numFmt w:val="decimal"/>
      <w:lvlText w:val="%2.%3.%4.%5.%6.%7.%8"/>
      <w:lvlJc w:val="left"/>
      <w:pPr>
        <w:tabs>
          <w:tab w:val="num" w:pos="2160"/>
        </w:tabs>
        <w:ind w:left="1418" w:hanging="1418"/>
      </w:pPr>
      <w:rPr>
        <w:rFonts w:hint="default"/>
      </w:rPr>
    </w:lvl>
    <w:lvl w:ilvl="8">
      <w:start w:val="1"/>
      <w:numFmt w:val="decimal"/>
      <w:lvlText w:val="%2.%3.%4.%5.%6.%7.%8.%9"/>
      <w:lvlJc w:val="left"/>
      <w:pPr>
        <w:tabs>
          <w:tab w:val="num" w:pos="2520"/>
        </w:tabs>
        <w:ind w:left="1588" w:hanging="1588"/>
      </w:pPr>
      <w:rPr>
        <w:rFonts w:hint="default"/>
      </w:rPr>
    </w:lvl>
  </w:abstractNum>
  <w:abstractNum w:abstractNumId="32" w15:restartNumberingAfterBreak="0">
    <w:nsid w:val="51EA570E"/>
    <w:multiLevelType w:val="hybridMultilevel"/>
    <w:tmpl w:val="B2FE69D4"/>
    <w:lvl w:ilvl="0" w:tplc="46384E32">
      <w:start w:val="1"/>
      <w:numFmt w:val="bullet"/>
      <w:lvlText w:val=""/>
      <w:lvlJc w:val="left"/>
      <w:pPr>
        <w:tabs>
          <w:tab w:val="num" w:pos="675"/>
        </w:tabs>
        <w:ind w:left="675" w:hanging="360"/>
      </w:pPr>
      <w:rPr>
        <w:rFonts w:ascii="Symbol" w:hAnsi="Symbol" w:hint="default"/>
      </w:rPr>
    </w:lvl>
    <w:lvl w:ilvl="1" w:tplc="5F802048">
      <w:start w:val="1"/>
      <w:numFmt w:val="bullet"/>
      <w:pStyle w:val="ListSpiegelstrich2"/>
      <w:lvlText w:val="­"/>
      <w:lvlJc w:val="left"/>
      <w:pPr>
        <w:tabs>
          <w:tab w:val="num" w:pos="1358"/>
        </w:tabs>
        <w:ind w:left="135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78"/>
        </w:tabs>
        <w:ind w:left="20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8"/>
        </w:tabs>
        <w:ind w:left="27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8"/>
        </w:tabs>
        <w:ind w:left="35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8"/>
        </w:tabs>
        <w:ind w:left="42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8"/>
        </w:tabs>
        <w:ind w:left="49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8"/>
        </w:tabs>
        <w:ind w:left="56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8"/>
        </w:tabs>
        <w:ind w:left="6398" w:hanging="360"/>
      </w:pPr>
      <w:rPr>
        <w:rFonts w:ascii="Wingdings" w:hAnsi="Wingdings" w:hint="default"/>
      </w:rPr>
    </w:lvl>
  </w:abstractNum>
  <w:abstractNum w:abstractNumId="33" w15:restartNumberingAfterBreak="0">
    <w:nsid w:val="55862E89"/>
    <w:multiLevelType w:val="hybridMultilevel"/>
    <w:tmpl w:val="942009DE"/>
    <w:lvl w:ilvl="0" w:tplc="E904D976">
      <w:start w:val="1"/>
      <w:numFmt w:val="decimal"/>
      <w:pStyle w:val="HIL-Liste-Num-4"/>
      <w:lvlText w:val="%1."/>
      <w:lvlJc w:val="left"/>
      <w:pPr>
        <w:tabs>
          <w:tab w:val="num" w:pos="720"/>
        </w:tabs>
        <w:ind w:left="720" w:hanging="360"/>
      </w:pPr>
    </w:lvl>
    <w:lvl w:ilvl="1" w:tplc="240431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247C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890B4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4EFF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252D0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EEA19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8A04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F407C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847631B"/>
    <w:multiLevelType w:val="hybridMultilevel"/>
    <w:tmpl w:val="8AC42838"/>
    <w:lvl w:ilvl="0" w:tplc="1F58FAEC">
      <w:start w:val="1"/>
      <w:numFmt w:val="bullet"/>
      <w:pStyle w:val="ListBulletReporting"/>
      <w:lvlText w:val=""/>
      <w:lvlJc w:val="left"/>
      <w:pPr>
        <w:tabs>
          <w:tab w:val="num" w:pos="598"/>
        </w:tabs>
        <w:ind w:left="598" w:hanging="283"/>
      </w:pPr>
      <w:rPr>
        <w:rFonts w:ascii="Symbol" w:hAnsi="Symbol" w:hint="default"/>
        <w:sz w:val="28"/>
        <w:szCs w:val="28"/>
      </w:rPr>
    </w:lvl>
    <w:lvl w:ilvl="1" w:tplc="DB226B16" w:tentative="1">
      <w:start w:val="1"/>
      <w:numFmt w:val="bullet"/>
      <w:lvlText w:val="o"/>
      <w:lvlJc w:val="left"/>
      <w:pPr>
        <w:tabs>
          <w:tab w:val="num" w:pos="1358"/>
        </w:tabs>
        <w:ind w:left="1358" w:hanging="360"/>
      </w:pPr>
      <w:rPr>
        <w:rFonts w:ascii="Courier New" w:hAnsi="Courier New" w:cs="Courier New" w:hint="default"/>
      </w:rPr>
    </w:lvl>
    <w:lvl w:ilvl="2" w:tplc="8DD809F8" w:tentative="1">
      <w:start w:val="1"/>
      <w:numFmt w:val="bullet"/>
      <w:lvlText w:val=""/>
      <w:lvlJc w:val="left"/>
      <w:pPr>
        <w:tabs>
          <w:tab w:val="num" w:pos="2078"/>
        </w:tabs>
        <w:ind w:left="2078" w:hanging="360"/>
      </w:pPr>
      <w:rPr>
        <w:rFonts w:ascii="Wingdings" w:hAnsi="Wingdings" w:hint="default"/>
      </w:rPr>
    </w:lvl>
    <w:lvl w:ilvl="3" w:tplc="F2228BDC" w:tentative="1">
      <w:start w:val="1"/>
      <w:numFmt w:val="bullet"/>
      <w:lvlText w:val=""/>
      <w:lvlJc w:val="left"/>
      <w:pPr>
        <w:tabs>
          <w:tab w:val="num" w:pos="2798"/>
        </w:tabs>
        <w:ind w:left="2798" w:hanging="360"/>
      </w:pPr>
      <w:rPr>
        <w:rFonts w:ascii="Symbol" w:hAnsi="Symbol" w:hint="default"/>
      </w:rPr>
    </w:lvl>
    <w:lvl w:ilvl="4" w:tplc="04128728" w:tentative="1">
      <w:start w:val="1"/>
      <w:numFmt w:val="bullet"/>
      <w:lvlText w:val="o"/>
      <w:lvlJc w:val="left"/>
      <w:pPr>
        <w:tabs>
          <w:tab w:val="num" w:pos="3518"/>
        </w:tabs>
        <w:ind w:left="3518" w:hanging="360"/>
      </w:pPr>
      <w:rPr>
        <w:rFonts w:ascii="Courier New" w:hAnsi="Courier New" w:cs="Courier New" w:hint="default"/>
      </w:rPr>
    </w:lvl>
    <w:lvl w:ilvl="5" w:tplc="954AB66E" w:tentative="1">
      <w:start w:val="1"/>
      <w:numFmt w:val="bullet"/>
      <w:lvlText w:val=""/>
      <w:lvlJc w:val="left"/>
      <w:pPr>
        <w:tabs>
          <w:tab w:val="num" w:pos="4238"/>
        </w:tabs>
        <w:ind w:left="4238" w:hanging="360"/>
      </w:pPr>
      <w:rPr>
        <w:rFonts w:ascii="Wingdings" w:hAnsi="Wingdings" w:hint="default"/>
      </w:rPr>
    </w:lvl>
    <w:lvl w:ilvl="6" w:tplc="43EE528C" w:tentative="1">
      <w:start w:val="1"/>
      <w:numFmt w:val="bullet"/>
      <w:lvlText w:val=""/>
      <w:lvlJc w:val="left"/>
      <w:pPr>
        <w:tabs>
          <w:tab w:val="num" w:pos="4958"/>
        </w:tabs>
        <w:ind w:left="4958" w:hanging="360"/>
      </w:pPr>
      <w:rPr>
        <w:rFonts w:ascii="Symbol" w:hAnsi="Symbol" w:hint="default"/>
      </w:rPr>
    </w:lvl>
    <w:lvl w:ilvl="7" w:tplc="3F90E58C" w:tentative="1">
      <w:start w:val="1"/>
      <w:numFmt w:val="bullet"/>
      <w:lvlText w:val="o"/>
      <w:lvlJc w:val="left"/>
      <w:pPr>
        <w:tabs>
          <w:tab w:val="num" w:pos="5678"/>
        </w:tabs>
        <w:ind w:left="5678" w:hanging="360"/>
      </w:pPr>
      <w:rPr>
        <w:rFonts w:ascii="Courier New" w:hAnsi="Courier New" w:cs="Courier New" w:hint="default"/>
      </w:rPr>
    </w:lvl>
    <w:lvl w:ilvl="8" w:tplc="C2A25014" w:tentative="1">
      <w:start w:val="1"/>
      <w:numFmt w:val="bullet"/>
      <w:lvlText w:val=""/>
      <w:lvlJc w:val="left"/>
      <w:pPr>
        <w:tabs>
          <w:tab w:val="num" w:pos="6398"/>
        </w:tabs>
        <w:ind w:left="6398" w:hanging="360"/>
      </w:pPr>
      <w:rPr>
        <w:rFonts w:ascii="Wingdings" w:hAnsi="Wingdings" w:hint="default"/>
      </w:rPr>
    </w:lvl>
  </w:abstractNum>
  <w:abstractNum w:abstractNumId="35" w15:restartNumberingAfterBreak="0">
    <w:nsid w:val="5871358F"/>
    <w:multiLevelType w:val="hybridMultilevel"/>
    <w:tmpl w:val="4E4C500E"/>
    <w:lvl w:ilvl="0" w:tplc="42C03ECA">
      <w:start w:val="1"/>
      <w:numFmt w:val="bullet"/>
      <w:pStyle w:val="HIL-Aufzhl-5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191B94"/>
    <w:multiLevelType w:val="hybridMultilevel"/>
    <w:tmpl w:val="79D69D7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482314"/>
    <w:multiLevelType w:val="hybridMultilevel"/>
    <w:tmpl w:val="B5F4FF8C"/>
    <w:lvl w:ilvl="0" w:tplc="A25400C8">
      <w:start w:val="1"/>
      <w:numFmt w:val="lowerLetter"/>
      <w:pStyle w:val="HIL-Liste-abc-1"/>
      <w:lvlText w:val="%1)"/>
      <w:lvlJc w:val="left"/>
      <w:pPr>
        <w:tabs>
          <w:tab w:val="num" w:pos="1418"/>
        </w:tabs>
        <w:ind w:left="1418" w:hanging="426"/>
      </w:pPr>
      <w:rPr>
        <w:rFonts w:hint="default"/>
      </w:rPr>
    </w:lvl>
    <w:lvl w:ilvl="1" w:tplc="72F4804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8E4CD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D021C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A67D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D64AF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B008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9AB1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28684F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2CB56A3"/>
    <w:multiLevelType w:val="multilevel"/>
    <w:tmpl w:val="F7A89184"/>
    <w:lvl w:ilvl="0">
      <w:start w:val="1"/>
      <w:numFmt w:val="decimal"/>
      <w:pStyle w:val="HIL-berschrift-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IL-berschrift-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IL-berschrift-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IL-berschrift-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IL-berschrift-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IL-berschrift-5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2CD2665"/>
    <w:multiLevelType w:val="hybridMultilevel"/>
    <w:tmpl w:val="474C8320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682060E1"/>
    <w:multiLevelType w:val="hybridMultilevel"/>
    <w:tmpl w:val="4F8AB5F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98B430E"/>
    <w:multiLevelType w:val="hybridMultilevel"/>
    <w:tmpl w:val="692AE60E"/>
    <w:lvl w:ilvl="0" w:tplc="340C15F4">
      <w:start w:val="1"/>
      <w:numFmt w:val="bullet"/>
      <w:pStyle w:val="EinzugmitBindestrich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2" w15:restartNumberingAfterBreak="0">
    <w:nsid w:val="6CE67664"/>
    <w:multiLevelType w:val="hybridMultilevel"/>
    <w:tmpl w:val="64267718"/>
    <w:lvl w:ilvl="0" w:tplc="4B34810C">
      <w:start w:val="1"/>
      <w:numFmt w:val="decimal"/>
      <w:pStyle w:val="HIL-Liste-Num-2"/>
      <w:lvlText w:val="%1."/>
      <w:lvlJc w:val="left"/>
      <w:pPr>
        <w:tabs>
          <w:tab w:val="num" w:pos="720"/>
        </w:tabs>
        <w:ind w:left="720" w:hanging="360"/>
      </w:pPr>
    </w:lvl>
    <w:lvl w:ilvl="1" w:tplc="4CB2D8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1843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492F3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3495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D8490E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4A2E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24B3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7457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2C95267"/>
    <w:multiLevelType w:val="multilevel"/>
    <w:tmpl w:val="5E5458B8"/>
    <w:lvl w:ilvl="0">
      <w:start w:val="1"/>
      <w:numFmt w:val="decimal"/>
      <w:lvlText w:val="A %1"/>
      <w:lvlJc w:val="left"/>
      <w:pPr>
        <w:tabs>
          <w:tab w:val="num" w:pos="720"/>
        </w:tabs>
        <w:ind w:left="0" w:firstLine="0"/>
      </w:pPr>
    </w:lvl>
    <w:lvl w:ilvl="1">
      <w:start w:val="1"/>
      <w:numFmt w:val="decimalZero"/>
      <w:lvlRestart w:val="0"/>
      <w:pStyle w:val="Arbeitspaket"/>
      <w:isLgl/>
      <w:lvlText w:val="A %1.%2"/>
      <w:lvlJc w:val="left"/>
      <w:pPr>
        <w:tabs>
          <w:tab w:val="num" w:pos="720"/>
        </w:tabs>
        <w:ind w:left="0" w:firstLine="0"/>
      </w:pPr>
    </w:lvl>
    <w:lvl w:ilvl="2">
      <w:start w:val="1"/>
      <w:numFmt w:val="decimalZero"/>
      <w:lvlRestart w:val="0"/>
      <w:lvlText w:val="A %1.%2.%3"/>
      <w:lvlJc w:val="left"/>
      <w:pPr>
        <w:tabs>
          <w:tab w:val="num" w:pos="1418"/>
        </w:tabs>
        <w:ind w:left="1418" w:hanging="1418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29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44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4" w15:restartNumberingAfterBreak="0">
    <w:nsid w:val="74E67614"/>
    <w:multiLevelType w:val="hybridMultilevel"/>
    <w:tmpl w:val="55841718"/>
    <w:lvl w:ilvl="0" w:tplc="6E147E2A">
      <w:start w:val="1"/>
      <w:numFmt w:val="lowerLetter"/>
      <w:pStyle w:val="HIL-Liste-abc-4"/>
      <w:lvlText w:val="%1)"/>
      <w:lvlJc w:val="left"/>
      <w:pPr>
        <w:tabs>
          <w:tab w:val="num" w:pos="1418"/>
        </w:tabs>
        <w:ind w:left="1418" w:hanging="426"/>
      </w:pPr>
      <w:rPr>
        <w:rFonts w:hint="default"/>
      </w:rPr>
    </w:lvl>
    <w:lvl w:ilvl="1" w:tplc="8F764C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9CA6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884E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BA21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F0258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66AF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DA25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91609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6F31281"/>
    <w:multiLevelType w:val="hybridMultilevel"/>
    <w:tmpl w:val="3F5635B6"/>
    <w:lvl w:ilvl="0" w:tplc="F2DC73A2">
      <w:start w:val="1"/>
      <w:numFmt w:val="bullet"/>
      <w:pStyle w:val="HIL-Aufzhl-2"/>
      <w:lvlText w:val="­"/>
      <w:lvlJc w:val="left"/>
      <w:pPr>
        <w:tabs>
          <w:tab w:val="num" w:pos="1418"/>
        </w:tabs>
        <w:ind w:left="1418" w:hanging="488"/>
      </w:pPr>
      <w:rPr>
        <w:rFonts w:ascii="Courier New" w:hAnsi="Courier New" w:hint="default"/>
      </w:rPr>
    </w:lvl>
    <w:lvl w:ilvl="1" w:tplc="9110944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4C2B9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4010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43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14A2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00D9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26EB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246F3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5C5394"/>
    <w:multiLevelType w:val="hybridMultilevel"/>
    <w:tmpl w:val="2BD877DC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37252717">
    <w:abstractNumId w:val="5"/>
  </w:num>
  <w:num w:numId="2" w16cid:durableId="1358850000">
    <w:abstractNumId w:val="3"/>
  </w:num>
  <w:num w:numId="3" w16cid:durableId="208348716">
    <w:abstractNumId w:val="2"/>
  </w:num>
  <w:num w:numId="4" w16cid:durableId="74866964">
    <w:abstractNumId w:val="1"/>
  </w:num>
  <w:num w:numId="5" w16cid:durableId="1413745575">
    <w:abstractNumId w:val="0"/>
  </w:num>
  <w:num w:numId="6" w16cid:durableId="1653830043">
    <w:abstractNumId w:val="30"/>
  </w:num>
  <w:num w:numId="7" w16cid:durableId="140314180">
    <w:abstractNumId w:val="31"/>
  </w:num>
  <w:num w:numId="8" w16cid:durableId="201986322">
    <w:abstractNumId w:val="38"/>
  </w:num>
  <w:num w:numId="9" w16cid:durableId="240337395">
    <w:abstractNumId w:val="4"/>
  </w:num>
  <w:num w:numId="10" w16cid:durableId="444345036">
    <w:abstractNumId w:val="6"/>
  </w:num>
  <w:num w:numId="11" w16cid:durableId="574360384">
    <w:abstractNumId w:val="20"/>
  </w:num>
  <w:num w:numId="12" w16cid:durableId="1187989541">
    <w:abstractNumId w:val="14"/>
  </w:num>
  <w:num w:numId="13" w16cid:durableId="1710105089">
    <w:abstractNumId w:val="35"/>
  </w:num>
  <w:num w:numId="14" w16cid:durableId="1800175358">
    <w:abstractNumId w:val="37"/>
  </w:num>
  <w:num w:numId="15" w16cid:durableId="1937471535">
    <w:abstractNumId w:val="26"/>
  </w:num>
  <w:num w:numId="16" w16cid:durableId="342709997">
    <w:abstractNumId w:val="25"/>
  </w:num>
  <w:num w:numId="17" w16cid:durableId="1882354078">
    <w:abstractNumId w:val="44"/>
  </w:num>
  <w:num w:numId="18" w16cid:durableId="1111129699">
    <w:abstractNumId w:val="19"/>
  </w:num>
  <w:num w:numId="19" w16cid:durableId="1739942116">
    <w:abstractNumId w:val="8"/>
  </w:num>
  <w:num w:numId="20" w16cid:durableId="1002077564">
    <w:abstractNumId w:val="42"/>
  </w:num>
  <w:num w:numId="21" w16cid:durableId="466897652">
    <w:abstractNumId w:val="22"/>
  </w:num>
  <w:num w:numId="22" w16cid:durableId="1278219874">
    <w:abstractNumId w:val="33"/>
  </w:num>
  <w:num w:numId="23" w16cid:durableId="1193809015">
    <w:abstractNumId w:val="17"/>
  </w:num>
  <w:num w:numId="24" w16cid:durableId="969674711">
    <w:abstractNumId w:val="43"/>
  </w:num>
  <w:num w:numId="25" w16cid:durableId="698361732">
    <w:abstractNumId w:val="11"/>
  </w:num>
  <w:num w:numId="26" w16cid:durableId="961879642">
    <w:abstractNumId w:val="15"/>
  </w:num>
  <w:num w:numId="27" w16cid:durableId="66810254">
    <w:abstractNumId w:val="34"/>
  </w:num>
  <w:num w:numId="28" w16cid:durableId="2060474010">
    <w:abstractNumId w:val="41"/>
  </w:num>
  <w:num w:numId="29" w16cid:durableId="1054037335">
    <w:abstractNumId w:val="32"/>
  </w:num>
  <w:num w:numId="30" w16cid:durableId="64501558">
    <w:abstractNumId w:val="10"/>
  </w:num>
  <w:num w:numId="31" w16cid:durableId="1495876569">
    <w:abstractNumId w:val="12"/>
  </w:num>
  <w:num w:numId="32" w16cid:durableId="60056432">
    <w:abstractNumId w:val="45"/>
  </w:num>
  <w:num w:numId="33" w16cid:durableId="1548450457">
    <w:abstractNumId w:val="46"/>
  </w:num>
  <w:num w:numId="34" w16cid:durableId="232858844">
    <w:abstractNumId w:val="36"/>
  </w:num>
  <w:num w:numId="35" w16cid:durableId="200213213">
    <w:abstractNumId w:val="28"/>
  </w:num>
  <w:num w:numId="36" w16cid:durableId="1210796672">
    <w:abstractNumId w:val="13"/>
  </w:num>
  <w:num w:numId="37" w16cid:durableId="259796449">
    <w:abstractNumId w:val="21"/>
  </w:num>
  <w:num w:numId="38" w16cid:durableId="77561347">
    <w:abstractNumId w:val="40"/>
  </w:num>
  <w:num w:numId="39" w16cid:durableId="1293752901">
    <w:abstractNumId w:val="16"/>
  </w:num>
  <w:num w:numId="40" w16cid:durableId="770587103">
    <w:abstractNumId w:val="18"/>
  </w:num>
  <w:num w:numId="41" w16cid:durableId="678317729">
    <w:abstractNumId w:val="7"/>
  </w:num>
  <w:num w:numId="42" w16cid:durableId="1301184251">
    <w:abstractNumId w:val="39"/>
  </w:num>
  <w:num w:numId="43" w16cid:durableId="1926188275">
    <w:abstractNumId w:val="6"/>
  </w:num>
  <w:num w:numId="44" w16cid:durableId="1023820072">
    <w:abstractNumId w:val="6"/>
  </w:num>
  <w:num w:numId="45" w16cid:durableId="842664134">
    <w:abstractNumId w:val="9"/>
  </w:num>
  <w:num w:numId="46" w16cid:durableId="2013288996">
    <w:abstractNumId w:val="24"/>
  </w:num>
  <w:num w:numId="47" w16cid:durableId="27027790">
    <w:abstractNumId w:val="29"/>
  </w:num>
  <w:num w:numId="48" w16cid:durableId="200476652">
    <w:abstractNumId w:val="23"/>
  </w:num>
  <w:num w:numId="49" w16cid:durableId="1204099523">
    <w:abstractNumId w:val="27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rawingGridHorizontalSpacing w:val="181"/>
  <w:drawingGridVerticalSpacing w:val="181"/>
  <w:noPunctuationKerning/>
  <w:characterSpacingControl w:val="doNotCompress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E50"/>
    <w:rsid w:val="00000377"/>
    <w:rsid w:val="00001528"/>
    <w:rsid w:val="0000165D"/>
    <w:rsid w:val="00001DED"/>
    <w:rsid w:val="00002169"/>
    <w:rsid w:val="000077F2"/>
    <w:rsid w:val="0001118A"/>
    <w:rsid w:val="000118CA"/>
    <w:rsid w:val="00011E2F"/>
    <w:rsid w:val="0001231A"/>
    <w:rsid w:val="000124DA"/>
    <w:rsid w:val="000125FC"/>
    <w:rsid w:val="00012A30"/>
    <w:rsid w:val="000139E6"/>
    <w:rsid w:val="00014689"/>
    <w:rsid w:val="000146DC"/>
    <w:rsid w:val="00014B6E"/>
    <w:rsid w:val="00014BF5"/>
    <w:rsid w:val="000157A5"/>
    <w:rsid w:val="000166F1"/>
    <w:rsid w:val="0001671C"/>
    <w:rsid w:val="00016CC4"/>
    <w:rsid w:val="00017AB6"/>
    <w:rsid w:val="00020360"/>
    <w:rsid w:val="00022F84"/>
    <w:rsid w:val="0002314A"/>
    <w:rsid w:val="000237C7"/>
    <w:rsid w:val="00024495"/>
    <w:rsid w:val="00025287"/>
    <w:rsid w:val="00025650"/>
    <w:rsid w:val="000262F6"/>
    <w:rsid w:val="00030347"/>
    <w:rsid w:val="00030B18"/>
    <w:rsid w:val="00030C82"/>
    <w:rsid w:val="000310DF"/>
    <w:rsid w:val="00031612"/>
    <w:rsid w:val="000338D5"/>
    <w:rsid w:val="0003443D"/>
    <w:rsid w:val="0003504C"/>
    <w:rsid w:val="000377FA"/>
    <w:rsid w:val="00037AAF"/>
    <w:rsid w:val="00040059"/>
    <w:rsid w:val="00040334"/>
    <w:rsid w:val="0004184F"/>
    <w:rsid w:val="0004304F"/>
    <w:rsid w:val="00046BC3"/>
    <w:rsid w:val="00046C0D"/>
    <w:rsid w:val="000479D8"/>
    <w:rsid w:val="00047C29"/>
    <w:rsid w:val="000509CF"/>
    <w:rsid w:val="000514A3"/>
    <w:rsid w:val="0005199E"/>
    <w:rsid w:val="0005216A"/>
    <w:rsid w:val="000548CF"/>
    <w:rsid w:val="000548F0"/>
    <w:rsid w:val="00056116"/>
    <w:rsid w:val="000566DF"/>
    <w:rsid w:val="000568E2"/>
    <w:rsid w:val="00057224"/>
    <w:rsid w:val="00057A2C"/>
    <w:rsid w:val="00057F3A"/>
    <w:rsid w:val="00060188"/>
    <w:rsid w:val="00060CC4"/>
    <w:rsid w:val="00061290"/>
    <w:rsid w:val="0006220A"/>
    <w:rsid w:val="0006419E"/>
    <w:rsid w:val="000643D6"/>
    <w:rsid w:val="000652E3"/>
    <w:rsid w:val="00065530"/>
    <w:rsid w:val="000657BF"/>
    <w:rsid w:val="000700A3"/>
    <w:rsid w:val="000731CD"/>
    <w:rsid w:val="0007325A"/>
    <w:rsid w:val="0007615E"/>
    <w:rsid w:val="00077CCE"/>
    <w:rsid w:val="0008099E"/>
    <w:rsid w:val="00080E81"/>
    <w:rsid w:val="00081A85"/>
    <w:rsid w:val="00081C5C"/>
    <w:rsid w:val="00083AF0"/>
    <w:rsid w:val="0008716E"/>
    <w:rsid w:val="0008759C"/>
    <w:rsid w:val="00090F86"/>
    <w:rsid w:val="000920DD"/>
    <w:rsid w:val="00092912"/>
    <w:rsid w:val="0009298B"/>
    <w:rsid w:val="00093F7B"/>
    <w:rsid w:val="00095937"/>
    <w:rsid w:val="000959B0"/>
    <w:rsid w:val="00095DAD"/>
    <w:rsid w:val="00097153"/>
    <w:rsid w:val="000A15CC"/>
    <w:rsid w:val="000A18F7"/>
    <w:rsid w:val="000A1C52"/>
    <w:rsid w:val="000A1FDB"/>
    <w:rsid w:val="000A27F3"/>
    <w:rsid w:val="000A3623"/>
    <w:rsid w:val="000A3678"/>
    <w:rsid w:val="000A44C1"/>
    <w:rsid w:val="000A4B26"/>
    <w:rsid w:val="000A4E43"/>
    <w:rsid w:val="000A4E9E"/>
    <w:rsid w:val="000A5A33"/>
    <w:rsid w:val="000B01B2"/>
    <w:rsid w:val="000B0DA1"/>
    <w:rsid w:val="000B0E07"/>
    <w:rsid w:val="000B1753"/>
    <w:rsid w:val="000B245E"/>
    <w:rsid w:val="000B2F2A"/>
    <w:rsid w:val="000B53B4"/>
    <w:rsid w:val="000B757E"/>
    <w:rsid w:val="000C019E"/>
    <w:rsid w:val="000C01EA"/>
    <w:rsid w:val="000C077F"/>
    <w:rsid w:val="000C0A1F"/>
    <w:rsid w:val="000C16C1"/>
    <w:rsid w:val="000C264A"/>
    <w:rsid w:val="000C2F57"/>
    <w:rsid w:val="000C394D"/>
    <w:rsid w:val="000C4989"/>
    <w:rsid w:val="000C54B3"/>
    <w:rsid w:val="000C63DE"/>
    <w:rsid w:val="000C7F0D"/>
    <w:rsid w:val="000D1D89"/>
    <w:rsid w:val="000D25B6"/>
    <w:rsid w:val="000D2D67"/>
    <w:rsid w:val="000D31D1"/>
    <w:rsid w:val="000D33CB"/>
    <w:rsid w:val="000D62E2"/>
    <w:rsid w:val="000D674A"/>
    <w:rsid w:val="000E15FB"/>
    <w:rsid w:val="000E289B"/>
    <w:rsid w:val="000E3F5D"/>
    <w:rsid w:val="000E4EB2"/>
    <w:rsid w:val="000E55E5"/>
    <w:rsid w:val="000E58EC"/>
    <w:rsid w:val="000E662A"/>
    <w:rsid w:val="000E7314"/>
    <w:rsid w:val="000E74A2"/>
    <w:rsid w:val="000E7C37"/>
    <w:rsid w:val="000F0272"/>
    <w:rsid w:val="000F0AE3"/>
    <w:rsid w:val="000F0F0A"/>
    <w:rsid w:val="000F174D"/>
    <w:rsid w:val="000F17B7"/>
    <w:rsid w:val="000F2063"/>
    <w:rsid w:val="000F2ED3"/>
    <w:rsid w:val="000F3C7E"/>
    <w:rsid w:val="000F3D86"/>
    <w:rsid w:val="000F403C"/>
    <w:rsid w:val="000F579A"/>
    <w:rsid w:val="000F7635"/>
    <w:rsid w:val="000F7D08"/>
    <w:rsid w:val="0010015E"/>
    <w:rsid w:val="00100634"/>
    <w:rsid w:val="00101A79"/>
    <w:rsid w:val="00102A92"/>
    <w:rsid w:val="00102BD0"/>
    <w:rsid w:val="00103607"/>
    <w:rsid w:val="001047A6"/>
    <w:rsid w:val="00104906"/>
    <w:rsid w:val="00104C7C"/>
    <w:rsid w:val="001052BF"/>
    <w:rsid w:val="0010577E"/>
    <w:rsid w:val="00105AE6"/>
    <w:rsid w:val="00106F38"/>
    <w:rsid w:val="0010782B"/>
    <w:rsid w:val="00107E37"/>
    <w:rsid w:val="0011077F"/>
    <w:rsid w:val="001119B5"/>
    <w:rsid w:val="001123A7"/>
    <w:rsid w:val="00112A42"/>
    <w:rsid w:val="00112FFA"/>
    <w:rsid w:val="00113D31"/>
    <w:rsid w:val="001141A0"/>
    <w:rsid w:val="001142BE"/>
    <w:rsid w:val="00115B71"/>
    <w:rsid w:val="0011704D"/>
    <w:rsid w:val="001178DC"/>
    <w:rsid w:val="00117C37"/>
    <w:rsid w:val="0012013E"/>
    <w:rsid w:val="00122154"/>
    <w:rsid w:val="001229D9"/>
    <w:rsid w:val="00122E3F"/>
    <w:rsid w:val="001245C4"/>
    <w:rsid w:val="0012496B"/>
    <w:rsid w:val="00125DEC"/>
    <w:rsid w:val="0012683A"/>
    <w:rsid w:val="00127947"/>
    <w:rsid w:val="001309DC"/>
    <w:rsid w:val="00132AD3"/>
    <w:rsid w:val="00133215"/>
    <w:rsid w:val="00133BB3"/>
    <w:rsid w:val="001362ED"/>
    <w:rsid w:val="00137E19"/>
    <w:rsid w:val="001402E5"/>
    <w:rsid w:val="00140792"/>
    <w:rsid w:val="00140D7F"/>
    <w:rsid w:val="001417D9"/>
    <w:rsid w:val="00143446"/>
    <w:rsid w:val="00144125"/>
    <w:rsid w:val="001443D3"/>
    <w:rsid w:val="00144FE6"/>
    <w:rsid w:val="00145806"/>
    <w:rsid w:val="00145CFE"/>
    <w:rsid w:val="00146DD0"/>
    <w:rsid w:val="001474A3"/>
    <w:rsid w:val="001474B9"/>
    <w:rsid w:val="00152AB2"/>
    <w:rsid w:val="0015343F"/>
    <w:rsid w:val="00153963"/>
    <w:rsid w:val="001545E3"/>
    <w:rsid w:val="001558D5"/>
    <w:rsid w:val="00156732"/>
    <w:rsid w:val="00157A52"/>
    <w:rsid w:val="001614A2"/>
    <w:rsid w:val="00163A00"/>
    <w:rsid w:val="0016418A"/>
    <w:rsid w:val="00165D68"/>
    <w:rsid w:val="00166B74"/>
    <w:rsid w:val="001671FD"/>
    <w:rsid w:val="0016789B"/>
    <w:rsid w:val="00167D6D"/>
    <w:rsid w:val="00167F1D"/>
    <w:rsid w:val="001714E2"/>
    <w:rsid w:val="001717A7"/>
    <w:rsid w:val="001718E3"/>
    <w:rsid w:val="001719D6"/>
    <w:rsid w:val="001740A1"/>
    <w:rsid w:val="001743D5"/>
    <w:rsid w:val="001745DA"/>
    <w:rsid w:val="00174643"/>
    <w:rsid w:val="00174E11"/>
    <w:rsid w:val="00175AA3"/>
    <w:rsid w:val="00176D05"/>
    <w:rsid w:val="0017764C"/>
    <w:rsid w:val="00177FE5"/>
    <w:rsid w:val="001803E4"/>
    <w:rsid w:val="00181A84"/>
    <w:rsid w:val="001824D2"/>
    <w:rsid w:val="00183894"/>
    <w:rsid w:val="00185081"/>
    <w:rsid w:val="001851F9"/>
    <w:rsid w:val="0018534C"/>
    <w:rsid w:val="00186437"/>
    <w:rsid w:val="001865EB"/>
    <w:rsid w:val="0018679A"/>
    <w:rsid w:val="00186916"/>
    <w:rsid w:val="00187000"/>
    <w:rsid w:val="00187B8A"/>
    <w:rsid w:val="00191143"/>
    <w:rsid w:val="001933DB"/>
    <w:rsid w:val="00193C0E"/>
    <w:rsid w:val="00197A70"/>
    <w:rsid w:val="001A026A"/>
    <w:rsid w:val="001A06ED"/>
    <w:rsid w:val="001A074E"/>
    <w:rsid w:val="001A0E03"/>
    <w:rsid w:val="001A0E53"/>
    <w:rsid w:val="001A2E3D"/>
    <w:rsid w:val="001A429C"/>
    <w:rsid w:val="001A4849"/>
    <w:rsid w:val="001A64D8"/>
    <w:rsid w:val="001B0DDA"/>
    <w:rsid w:val="001B194C"/>
    <w:rsid w:val="001B1AB7"/>
    <w:rsid w:val="001B2617"/>
    <w:rsid w:val="001B2B58"/>
    <w:rsid w:val="001B34E3"/>
    <w:rsid w:val="001B4796"/>
    <w:rsid w:val="001B4FD2"/>
    <w:rsid w:val="001B570B"/>
    <w:rsid w:val="001B574B"/>
    <w:rsid w:val="001B7006"/>
    <w:rsid w:val="001C1701"/>
    <w:rsid w:val="001C1B65"/>
    <w:rsid w:val="001C1B7B"/>
    <w:rsid w:val="001C24EA"/>
    <w:rsid w:val="001C43C3"/>
    <w:rsid w:val="001C5D8B"/>
    <w:rsid w:val="001C6646"/>
    <w:rsid w:val="001C791B"/>
    <w:rsid w:val="001D04F7"/>
    <w:rsid w:val="001D08A8"/>
    <w:rsid w:val="001D14C2"/>
    <w:rsid w:val="001D33AE"/>
    <w:rsid w:val="001D460B"/>
    <w:rsid w:val="001D4A28"/>
    <w:rsid w:val="001D501D"/>
    <w:rsid w:val="001D7046"/>
    <w:rsid w:val="001D7AD0"/>
    <w:rsid w:val="001E114F"/>
    <w:rsid w:val="001E2496"/>
    <w:rsid w:val="001E38A0"/>
    <w:rsid w:val="001E3BF8"/>
    <w:rsid w:val="001E43CF"/>
    <w:rsid w:val="001E4481"/>
    <w:rsid w:val="001E4E3E"/>
    <w:rsid w:val="001E5131"/>
    <w:rsid w:val="001E632D"/>
    <w:rsid w:val="001E64AA"/>
    <w:rsid w:val="001E6E19"/>
    <w:rsid w:val="001E7FC9"/>
    <w:rsid w:val="001F0C15"/>
    <w:rsid w:val="001F0CBC"/>
    <w:rsid w:val="001F1039"/>
    <w:rsid w:val="001F1ACD"/>
    <w:rsid w:val="001F1E75"/>
    <w:rsid w:val="001F49B5"/>
    <w:rsid w:val="001F4A0F"/>
    <w:rsid w:val="001F5C25"/>
    <w:rsid w:val="001F6665"/>
    <w:rsid w:val="001F7095"/>
    <w:rsid w:val="00200586"/>
    <w:rsid w:val="00200C86"/>
    <w:rsid w:val="002010E5"/>
    <w:rsid w:val="00201485"/>
    <w:rsid w:val="002024A4"/>
    <w:rsid w:val="002045B5"/>
    <w:rsid w:val="00205397"/>
    <w:rsid w:val="00206060"/>
    <w:rsid w:val="0020621B"/>
    <w:rsid w:val="002064AB"/>
    <w:rsid w:val="00206870"/>
    <w:rsid w:val="00206E47"/>
    <w:rsid w:val="0021591C"/>
    <w:rsid w:val="002159E8"/>
    <w:rsid w:val="00215C0D"/>
    <w:rsid w:val="00216C82"/>
    <w:rsid w:val="00217285"/>
    <w:rsid w:val="00222E5D"/>
    <w:rsid w:val="00223BCD"/>
    <w:rsid w:val="00224D74"/>
    <w:rsid w:val="00224EAE"/>
    <w:rsid w:val="00224F64"/>
    <w:rsid w:val="002251FB"/>
    <w:rsid w:val="002261DA"/>
    <w:rsid w:val="002275F0"/>
    <w:rsid w:val="00232ECB"/>
    <w:rsid w:val="00234172"/>
    <w:rsid w:val="002342FC"/>
    <w:rsid w:val="002358CA"/>
    <w:rsid w:val="00235E3B"/>
    <w:rsid w:val="00235F06"/>
    <w:rsid w:val="00235F38"/>
    <w:rsid w:val="002366F1"/>
    <w:rsid w:val="00237E2B"/>
    <w:rsid w:val="00241240"/>
    <w:rsid w:val="00241265"/>
    <w:rsid w:val="002436BB"/>
    <w:rsid w:val="00243BFB"/>
    <w:rsid w:val="00244CA5"/>
    <w:rsid w:val="00247765"/>
    <w:rsid w:val="00247766"/>
    <w:rsid w:val="002479C9"/>
    <w:rsid w:val="00247F33"/>
    <w:rsid w:val="00250C4B"/>
    <w:rsid w:val="00252995"/>
    <w:rsid w:val="00254178"/>
    <w:rsid w:val="00254AA7"/>
    <w:rsid w:val="002556D5"/>
    <w:rsid w:val="0025732F"/>
    <w:rsid w:val="002602E8"/>
    <w:rsid w:val="002608B3"/>
    <w:rsid w:val="00261023"/>
    <w:rsid w:val="00261CA9"/>
    <w:rsid w:val="00261EC2"/>
    <w:rsid w:val="00262332"/>
    <w:rsid w:val="002632CC"/>
    <w:rsid w:val="002637AB"/>
    <w:rsid w:val="00264BAD"/>
    <w:rsid w:val="00264F4B"/>
    <w:rsid w:val="00265270"/>
    <w:rsid w:val="00266852"/>
    <w:rsid w:val="00266FFF"/>
    <w:rsid w:val="00267220"/>
    <w:rsid w:val="002675B7"/>
    <w:rsid w:val="00267BB5"/>
    <w:rsid w:val="002713DC"/>
    <w:rsid w:val="00271B7D"/>
    <w:rsid w:val="00272033"/>
    <w:rsid w:val="002720F2"/>
    <w:rsid w:val="00273C21"/>
    <w:rsid w:val="00274FD3"/>
    <w:rsid w:val="00275C7D"/>
    <w:rsid w:val="00275FE5"/>
    <w:rsid w:val="00277DC7"/>
    <w:rsid w:val="00280252"/>
    <w:rsid w:val="00280F21"/>
    <w:rsid w:val="0028111A"/>
    <w:rsid w:val="00281C0C"/>
    <w:rsid w:val="0028222A"/>
    <w:rsid w:val="00282478"/>
    <w:rsid w:val="002833ED"/>
    <w:rsid w:val="002843DF"/>
    <w:rsid w:val="00286DBA"/>
    <w:rsid w:val="00286DE2"/>
    <w:rsid w:val="00287798"/>
    <w:rsid w:val="00287869"/>
    <w:rsid w:val="0029162E"/>
    <w:rsid w:val="002916DE"/>
    <w:rsid w:val="00291A5B"/>
    <w:rsid w:val="0029319B"/>
    <w:rsid w:val="00293AAD"/>
    <w:rsid w:val="00293BF1"/>
    <w:rsid w:val="00293D56"/>
    <w:rsid w:val="00295B89"/>
    <w:rsid w:val="002962FC"/>
    <w:rsid w:val="00296BE5"/>
    <w:rsid w:val="00296DB7"/>
    <w:rsid w:val="0029768F"/>
    <w:rsid w:val="002A0656"/>
    <w:rsid w:val="002A1DA5"/>
    <w:rsid w:val="002A2A28"/>
    <w:rsid w:val="002A2E50"/>
    <w:rsid w:val="002A4DB4"/>
    <w:rsid w:val="002A57F0"/>
    <w:rsid w:val="002A5DC0"/>
    <w:rsid w:val="002A66D7"/>
    <w:rsid w:val="002A764C"/>
    <w:rsid w:val="002B0879"/>
    <w:rsid w:val="002B1186"/>
    <w:rsid w:val="002B26D8"/>
    <w:rsid w:val="002B2F14"/>
    <w:rsid w:val="002B5DA0"/>
    <w:rsid w:val="002C0C28"/>
    <w:rsid w:val="002C4FBA"/>
    <w:rsid w:val="002C5276"/>
    <w:rsid w:val="002C5453"/>
    <w:rsid w:val="002C6BDD"/>
    <w:rsid w:val="002C7568"/>
    <w:rsid w:val="002D2C2F"/>
    <w:rsid w:val="002D2F06"/>
    <w:rsid w:val="002D3FF2"/>
    <w:rsid w:val="002D644A"/>
    <w:rsid w:val="002D7A95"/>
    <w:rsid w:val="002E0775"/>
    <w:rsid w:val="002E0CAE"/>
    <w:rsid w:val="002E1284"/>
    <w:rsid w:val="002E1738"/>
    <w:rsid w:val="002E17D5"/>
    <w:rsid w:val="002E2C34"/>
    <w:rsid w:val="002E30C0"/>
    <w:rsid w:val="002E4800"/>
    <w:rsid w:val="002E6669"/>
    <w:rsid w:val="002F02D3"/>
    <w:rsid w:val="002F1FCE"/>
    <w:rsid w:val="002F368A"/>
    <w:rsid w:val="002F3A8B"/>
    <w:rsid w:val="002F41D4"/>
    <w:rsid w:val="002F51C0"/>
    <w:rsid w:val="002F7351"/>
    <w:rsid w:val="00301160"/>
    <w:rsid w:val="00303C98"/>
    <w:rsid w:val="00304691"/>
    <w:rsid w:val="00304C28"/>
    <w:rsid w:val="00305A34"/>
    <w:rsid w:val="003105D1"/>
    <w:rsid w:val="00310D28"/>
    <w:rsid w:val="00313EC9"/>
    <w:rsid w:val="00314B8E"/>
    <w:rsid w:val="00316BD3"/>
    <w:rsid w:val="00320D6B"/>
    <w:rsid w:val="00320E7C"/>
    <w:rsid w:val="003210F0"/>
    <w:rsid w:val="00322380"/>
    <w:rsid w:val="00323971"/>
    <w:rsid w:val="00325739"/>
    <w:rsid w:val="0032628D"/>
    <w:rsid w:val="003268A2"/>
    <w:rsid w:val="00327FA6"/>
    <w:rsid w:val="003309FC"/>
    <w:rsid w:val="003313D1"/>
    <w:rsid w:val="003328A9"/>
    <w:rsid w:val="00332ED3"/>
    <w:rsid w:val="003359A7"/>
    <w:rsid w:val="00335C61"/>
    <w:rsid w:val="0034037C"/>
    <w:rsid w:val="00342693"/>
    <w:rsid w:val="00342C7F"/>
    <w:rsid w:val="00343744"/>
    <w:rsid w:val="00343E10"/>
    <w:rsid w:val="00345FA1"/>
    <w:rsid w:val="00346509"/>
    <w:rsid w:val="003467FE"/>
    <w:rsid w:val="0034790F"/>
    <w:rsid w:val="0035502E"/>
    <w:rsid w:val="0035669E"/>
    <w:rsid w:val="0035727A"/>
    <w:rsid w:val="00361244"/>
    <w:rsid w:val="003613C7"/>
    <w:rsid w:val="00361802"/>
    <w:rsid w:val="00363FD9"/>
    <w:rsid w:val="0036435B"/>
    <w:rsid w:val="003647DF"/>
    <w:rsid w:val="0036589C"/>
    <w:rsid w:val="00367EE8"/>
    <w:rsid w:val="00370225"/>
    <w:rsid w:val="00370D67"/>
    <w:rsid w:val="003714C9"/>
    <w:rsid w:val="0037172C"/>
    <w:rsid w:val="00372481"/>
    <w:rsid w:val="00372622"/>
    <w:rsid w:val="003728FD"/>
    <w:rsid w:val="00373F15"/>
    <w:rsid w:val="00374FEF"/>
    <w:rsid w:val="003754E2"/>
    <w:rsid w:val="00375B10"/>
    <w:rsid w:val="00377538"/>
    <w:rsid w:val="00380BA2"/>
    <w:rsid w:val="00381702"/>
    <w:rsid w:val="003834D0"/>
    <w:rsid w:val="00383D40"/>
    <w:rsid w:val="00384F7F"/>
    <w:rsid w:val="0038504F"/>
    <w:rsid w:val="00385B65"/>
    <w:rsid w:val="00385E43"/>
    <w:rsid w:val="003871B9"/>
    <w:rsid w:val="00387A0E"/>
    <w:rsid w:val="0039083F"/>
    <w:rsid w:val="003910BF"/>
    <w:rsid w:val="0039134C"/>
    <w:rsid w:val="0039187B"/>
    <w:rsid w:val="00391899"/>
    <w:rsid w:val="00391B79"/>
    <w:rsid w:val="00393532"/>
    <w:rsid w:val="003936F6"/>
    <w:rsid w:val="00393FB1"/>
    <w:rsid w:val="003953F3"/>
    <w:rsid w:val="00395D79"/>
    <w:rsid w:val="003962D1"/>
    <w:rsid w:val="00396A5E"/>
    <w:rsid w:val="003A224C"/>
    <w:rsid w:val="003A2A68"/>
    <w:rsid w:val="003A3C46"/>
    <w:rsid w:val="003A46EE"/>
    <w:rsid w:val="003A4EEF"/>
    <w:rsid w:val="003A5121"/>
    <w:rsid w:val="003A5DBD"/>
    <w:rsid w:val="003A60A7"/>
    <w:rsid w:val="003A63B6"/>
    <w:rsid w:val="003A72A8"/>
    <w:rsid w:val="003A7705"/>
    <w:rsid w:val="003A785A"/>
    <w:rsid w:val="003B0A08"/>
    <w:rsid w:val="003B0D6B"/>
    <w:rsid w:val="003B2200"/>
    <w:rsid w:val="003B36B6"/>
    <w:rsid w:val="003B4C9C"/>
    <w:rsid w:val="003B5B42"/>
    <w:rsid w:val="003C005D"/>
    <w:rsid w:val="003C086B"/>
    <w:rsid w:val="003C095A"/>
    <w:rsid w:val="003C1F54"/>
    <w:rsid w:val="003C28DD"/>
    <w:rsid w:val="003C2A92"/>
    <w:rsid w:val="003C3092"/>
    <w:rsid w:val="003C3265"/>
    <w:rsid w:val="003C492E"/>
    <w:rsid w:val="003C4E65"/>
    <w:rsid w:val="003C52E0"/>
    <w:rsid w:val="003C6374"/>
    <w:rsid w:val="003C642D"/>
    <w:rsid w:val="003D1676"/>
    <w:rsid w:val="003D19C7"/>
    <w:rsid w:val="003D1F38"/>
    <w:rsid w:val="003D25A9"/>
    <w:rsid w:val="003D336B"/>
    <w:rsid w:val="003D427A"/>
    <w:rsid w:val="003D4658"/>
    <w:rsid w:val="003D46A8"/>
    <w:rsid w:val="003D4C8F"/>
    <w:rsid w:val="003D4CF5"/>
    <w:rsid w:val="003D5433"/>
    <w:rsid w:val="003D6BAC"/>
    <w:rsid w:val="003D7387"/>
    <w:rsid w:val="003D74B0"/>
    <w:rsid w:val="003E3371"/>
    <w:rsid w:val="003E499B"/>
    <w:rsid w:val="003E500C"/>
    <w:rsid w:val="003E5529"/>
    <w:rsid w:val="003E60B0"/>
    <w:rsid w:val="003E6576"/>
    <w:rsid w:val="003E70E8"/>
    <w:rsid w:val="003F1A96"/>
    <w:rsid w:val="003F1BF7"/>
    <w:rsid w:val="003F25C6"/>
    <w:rsid w:val="003F37F3"/>
    <w:rsid w:val="003F4461"/>
    <w:rsid w:val="003F4D7F"/>
    <w:rsid w:val="003F4DF9"/>
    <w:rsid w:val="003F4FF3"/>
    <w:rsid w:val="003F5EB6"/>
    <w:rsid w:val="003F6A39"/>
    <w:rsid w:val="003F6E48"/>
    <w:rsid w:val="004001BE"/>
    <w:rsid w:val="004005FE"/>
    <w:rsid w:val="004009FB"/>
    <w:rsid w:val="00401002"/>
    <w:rsid w:val="00401EC6"/>
    <w:rsid w:val="004043F2"/>
    <w:rsid w:val="0040444B"/>
    <w:rsid w:val="0040566A"/>
    <w:rsid w:val="00405EC5"/>
    <w:rsid w:val="00407C30"/>
    <w:rsid w:val="0041064E"/>
    <w:rsid w:val="00411333"/>
    <w:rsid w:val="0041152C"/>
    <w:rsid w:val="00412489"/>
    <w:rsid w:val="0041388B"/>
    <w:rsid w:val="00414C0E"/>
    <w:rsid w:val="00415231"/>
    <w:rsid w:val="00415C7F"/>
    <w:rsid w:val="00416784"/>
    <w:rsid w:val="004177D9"/>
    <w:rsid w:val="0042049F"/>
    <w:rsid w:val="00420DB3"/>
    <w:rsid w:val="00421412"/>
    <w:rsid w:val="00421BF3"/>
    <w:rsid w:val="004220D9"/>
    <w:rsid w:val="00422FBD"/>
    <w:rsid w:val="004236C6"/>
    <w:rsid w:val="00424B9C"/>
    <w:rsid w:val="00424BCE"/>
    <w:rsid w:val="00424ED1"/>
    <w:rsid w:val="00426640"/>
    <w:rsid w:val="0042684D"/>
    <w:rsid w:val="00426DB0"/>
    <w:rsid w:val="0042706A"/>
    <w:rsid w:val="00427224"/>
    <w:rsid w:val="00431CF1"/>
    <w:rsid w:val="00434467"/>
    <w:rsid w:val="004351FC"/>
    <w:rsid w:val="004372CF"/>
    <w:rsid w:val="00437C10"/>
    <w:rsid w:val="004408ED"/>
    <w:rsid w:val="004409B4"/>
    <w:rsid w:val="00441508"/>
    <w:rsid w:val="004416F8"/>
    <w:rsid w:val="0044437D"/>
    <w:rsid w:val="004456CE"/>
    <w:rsid w:val="00445E67"/>
    <w:rsid w:val="0044785B"/>
    <w:rsid w:val="00450445"/>
    <w:rsid w:val="004509E2"/>
    <w:rsid w:val="0045153B"/>
    <w:rsid w:val="0045237D"/>
    <w:rsid w:val="00453020"/>
    <w:rsid w:val="0045332B"/>
    <w:rsid w:val="00453372"/>
    <w:rsid w:val="00454B51"/>
    <w:rsid w:val="00456B9D"/>
    <w:rsid w:val="00456C6E"/>
    <w:rsid w:val="00456EEF"/>
    <w:rsid w:val="00456FB3"/>
    <w:rsid w:val="00461E6E"/>
    <w:rsid w:val="00461E9A"/>
    <w:rsid w:val="00461FB3"/>
    <w:rsid w:val="004631E2"/>
    <w:rsid w:val="0046353D"/>
    <w:rsid w:val="00464157"/>
    <w:rsid w:val="004643D9"/>
    <w:rsid w:val="004654C5"/>
    <w:rsid w:val="00465F66"/>
    <w:rsid w:val="004670AA"/>
    <w:rsid w:val="00467C86"/>
    <w:rsid w:val="00467E64"/>
    <w:rsid w:val="0047107C"/>
    <w:rsid w:val="0047192C"/>
    <w:rsid w:val="0047201A"/>
    <w:rsid w:val="00472B9D"/>
    <w:rsid w:val="00475786"/>
    <w:rsid w:val="00477103"/>
    <w:rsid w:val="00480CA3"/>
    <w:rsid w:val="00480DE1"/>
    <w:rsid w:val="00480F47"/>
    <w:rsid w:val="004830B5"/>
    <w:rsid w:val="004851BC"/>
    <w:rsid w:val="004872B9"/>
    <w:rsid w:val="00490F70"/>
    <w:rsid w:val="004970D1"/>
    <w:rsid w:val="00497585"/>
    <w:rsid w:val="00497F3F"/>
    <w:rsid w:val="004A0E6E"/>
    <w:rsid w:val="004A173F"/>
    <w:rsid w:val="004A1810"/>
    <w:rsid w:val="004A3331"/>
    <w:rsid w:val="004A33C3"/>
    <w:rsid w:val="004A3EC2"/>
    <w:rsid w:val="004A576B"/>
    <w:rsid w:val="004A5F2B"/>
    <w:rsid w:val="004A77A0"/>
    <w:rsid w:val="004B1538"/>
    <w:rsid w:val="004B3853"/>
    <w:rsid w:val="004B409F"/>
    <w:rsid w:val="004B4BC9"/>
    <w:rsid w:val="004B4FAB"/>
    <w:rsid w:val="004B5DC0"/>
    <w:rsid w:val="004B6D04"/>
    <w:rsid w:val="004C0B87"/>
    <w:rsid w:val="004C0EA0"/>
    <w:rsid w:val="004C14FE"/>
    <w:rsid w:val="004C21E5"/>
    <w:rsid w:val="004C38DF"/>
    <w:rsid w:val="004C3A07"/>
    <w:rsid w:val="004C4C03"/>
    <w:rsid w:val="004C787A"/>
    <w:rsid w:val="004D2257"/>
    <w:rsid w:val="004D3B37"/>
    <w:rsid w:val="004D43B0"/>
    <w:rsid w:val="004D44FA"/>
    <w:rsid w:val="004D5F25"/>
    <w:rsid w:val="004D5F5C"/>
    <w:rsid w:val="004D7247"/>
    <w:rsid w:val="004D7B03"/>
    <w:rsid w:val="004E132A"/>
    <w:rsid w:val="004E20BC"/>
    <w:rsid w:val="004E27BF"/>
    <w:rsid w:val="004E4507"/>
    <w:rsid w:val="004E50CA"/>
    <w:rsid w:val="004E5478"/>
    <w:rsid w:val="004E592B"/>
    <w:rsid w:val="004E62BD"/>
    <w:rsid w:val="004E7597"/>
    <w:rsid w:val="004F07AB"/>
    <w:rsid w:val="004F19F8"/>
    <w:rsid w:val="004F1BF3"/>
    <w:rsid w:val="004F32C0"/>
    <w:rsid w:val="004F3BE2"/>
    <w:rsid w:val="004F461E"/>
    <w:rsid w:val="004F48CB"/>
    <w:rsid w:val="004F5465"/>
    <w:rsid w:val="004F635E"/>
    <w:rsid w:val="004F6FC0"/>
    <w:rsid w:val="004F7942"/>
    <w:rsid w:val="00500436"/>
    <w:rsid w:val="00500740"/>
    <w:rsid w:val="00501755"/>
    <w:rsid w:val="005027FF"/>
    <w:rsid w:val="00503DDC"/>
    <w:rsid w:val="005057B9"/>
    <w:rsid w:val="00505994"/>
    <w:rsid w:val="00506368"/>
    <w:rsid w:val="0050716F"/>
    <w:rsid w:val="00507373"/>
    <w:rsid w:val="005073E4"/>
    <w:rsid w:val="00507576"/>
    <w:rsid w:val="0050787E"/>
    <w:rsid w:val="00507B06"/>
    <w:rsid w:val="0051004B"/>
    <w:rsid w:val="005122AA"/>
    <w:rsid w:val="00513CED"/>
    <w:rsid w:val="00513F3E"/>
    <w:rsid w:val="0051437F"/>
    <w:rsid w:val="0051504C"/>
    <w:rsid w:val="005150D9"/>
    <w:rsid w:val="00516391"/>
    <w:rsid w:val="00516DC6"/>
    <w:rsid w:val="00517F18"/>
    <w:rsid w:val="00520041"/>
    <w:rsid w:val="005203B9"/>
    <w:rsid w:val="0052070B"/>
    <w:rsid w:val="00520914"/>
    <w:rsid w:val="00520E2F"/>
    <w:rsid w:val="00521054"/>
    <w:rsid w:val="00521238"/>
    <w:rsid w:val="005212DB"/>
    <w:rsid w:val="005212FC"/>
    <w:rsid w:val="0052209A"/>
    <w:rsid w:val="005236C4"/>
    <w:rsid w:val="0052419D"/>
    <w:rsid w:val="00525488"/>
    <w:rsid w:val="00530E08"/>
    <w:rsid w:val="0053233D"/>
    <w:rsid w:val="00532657"/>
    <w:rsid w:val="00532C33"/>
    <w:rsid w:val="0053318B"/>
    <w:rsid w:val="00533D6A"/>
    <w:rsid w:val="0053522B"/>
    <w:rsid w:val="00536A27"/>
    <w:rsid w:val="00537C56"/>
    <w:rsid w:val="00540B55"/>
    <w:rsid w:val="00540DE3"/>
    <w:rsid w:val="00540EE7"/>
    <w:rsid w:val="00540F6C"/>
    <w:rsid w:val="0054131B"/>
    <w:rsid w:val="005422CA"/>
    <w:rsid w:val="00542B8C"/>
    <w:rsid w:val="00543899"/>
    <w:rsid w:val="00544C1E"/>
    <w:rsid w:val="005450B5"/>
    <w:rsid w:val="00545E8A"/>
    <w:rsid w:val="00546A67"/>
    <w:rsid w:val="0055030A"/>
    <w:rsid w:val="005503CC"/>
    <w:rsid w:val="005544F1"/>
    <w:rsid w:val="005546C6"/>
    <w:rsid w:val="00556D89"/>
    <w:rsid w:val="005570C9"/>
    <w:rsid w:val="005575DF"/>
    <w:rsid w:val="0056032D"/>
    <w:rsid w:val="005607D2"/>
    <w:rsid w:val="00560D66"/>
    <w:rsid w:val="005614F2"/>
    <w:rsid w:val="00561959"/>
    <w:rsid w:val="00561A9B"/>
    <w:rsid w:val="00562D5B"/>
    <w:rsid w:val="0056306C"/>
    <w:rsid w:val="005631CB"/>
    <w:rsid w:val="005639FD"/>
    <w:rsid w:val="00563F03"/>
    <w:rsid w:val="00565009"/>
    <w:rsid w:val="00565646"/>
    <w:rsid w:val="005675A6"/>
    <w:rsid w:val="00567CB1"/>
    <w:rsid w:val="00571A49"/>
    <w:rsid w:val="00571F82"/>
    <w:rsid w:val="00572129"/>
    <w:rsid w:val="00572A6D"/>
    <w:rsid w:val="00572F3F"/>
    <w:rsid w:val="00573A16"/>
    <w:rsid w:val="00574006"/>
    <w:rsid w:val="005748F8"/>
    <w:rsid w:val="00574F7C"/>
    <w:rsid w:val="005754AF"/>
    <w:rsid w:val="0057585B"/>
    <w:rsid w:val="00580064"/>
    <w:rsid w:val="00581ACB"/>
    <w:rsid w:val="005820BE"/>
    <w:rsid w:val="005829E4"/>
    <w:rsid w:val="00584C8D"/>
    <w:rsid w:val="005851F6"/>
    <w:rsid w:val="0058563A"/>
    <w:rsid w:val="005856D8"/>
    <w:rsid w:val="00586BA9"/>
    <w:rsid w:val="00586EFC"/>
    <w:rsid w:val="005871BC"/>
    <w:rsid w:val="00587DBC"/>
    <w:rsid w:val="00590E87"/>
    <w:rsid w:val="00590F8D"/>
    <w:rsid w:val="00591AED"/>
    <w:rsid w:val="00592D6F"/>
    <w:rsid w:val="005934A5"/>
    <w:rsid w:val="00593B07"/>
    <w:rsid w:val="00594071"/>
    <w:rsid w:val="00595DBD"/>
    <w:rsid w:val="00596002"/>
    <w:rsid w:val="00596DDB"/>
    <w:rsid w:val="00597224"/>
    <w:rsid w:val="0059755B"/>
    <w:rsid w:val="00597939"/>
    <w:rsid w:val="00597E38"/>
    <w:rsid w:val="00597F19"/>
    <w:rsid w:val="005A0678"/>
    <w:rsid w:val="005A27C9"/>
    <w:rsid w:val="005A29F7"/>
    <w:rsid w:val="005A42B3"/>
    <w:rsid w:val="005A4ACD"/>
    <w:rsid w:val="005A5B66"/>
    <w:rsid w:val="005A6A17"/>
    <w:rsid w:val="005A6D6F"/>
    <w:rsid w:val="005A6DFB"/>
    <w:rsid w:val="005A711E"/>
    <w:rsid w:val="005A753E"/>
    <w:rsid w:val="005A7AFD"/>
    <w:rsid w:val="005A7BF8"/>
    <w:rsid w:val="005A7CB4"/>
    <w:rsid w:val="005B1A6C"/>
    <w:rsid w:val="005B25B8"/>
    <w:rsid w:val="005B3485"/>
    <w:rsid w:val="005B3F3C"/>
    <w:rsid w:val="005B42A5"/>
    <w:rsid w:val="005B5270"/>
    <w:rsid w:val="005B53C4"/>
    <w:rsid w:val="005C0082"/>
    <w:rsid w:val="005C009F"/>
    <w:rsid w:val="005C0122"/>
    <w:rsid w:val="005C0C46"/>
    <w:rsid w:val="005C13D4"/>
    <w:rsid w:val="005C14AF"/>
    <w:rsid w:val="005C1AE1"/>
    <w:rsid w:val="005C27F0"/>
    <w:rsid w:val="005C2C4C"/>
    <w:rsid w:val="005C2FE2"/>
    <w:rsid w:val="005C6190"/>
    <w:rsid w:val="005C62E8"/>
    <w:rsid w:val="005C6DAB"/>
    <w:rsid w:val="005C7F64"/>
    <w:rsid w:val="005D0681"/>
    <w:rsid w:val="005D07FA"/>
    <w:rsid w:val="005D17D9"/>
    <w:rsid w:val="005D200F"/>
    <w:rsid w:val="005D2614"/>
    <w:rsid w:val="005D2B08"/>
    <w:rsid w:val="005D3F00"/>
    <w:rsid w:val="005D49F0"/>
    <w:rsid w:val="005D4A32"/>
    <w:rsid w:val="005D4C32"/>
    <w:rsid w:val="005D58FB"/>
    <w:rsid w:val="005D6165"/>
    <w:rsid w:val="005D62E5"/>
    <w:rsid w:val="005D68AA"/>
    <w:rsid w:val="005D6D49"/>
    <w:rsid w:val="005D79DF"/>
    <w:rsid w:val="005E05C9"/>
    <w:rsid w:val="005E0FEA"/>
    <w:rsid w:val="005E2536"/>
    <w:rsid w:val="005E2C4E"/>
    <w:rsid w:val="005E4035"/>
    <w:rsid w:val="005E4BC9"/>
    <w:rsid w:val="005E578C"/>
    <w:rsid w:val="005E5D67"/>
    <w:rsid w:val="005E5EAD"/>
    <w:rsid w:val="005E5F82"/>
    <w:rsid w:val="005E6585"/>
    <w:rsid w:val="005E6FA7"/>
    <w:rsid w:val="005F0DDF"/>
    <w:rsid w:val="005F0E3B"/>
    <w:rsid w:val="005F0F5E"/>
    <w:rsid w:val="005F1237"/>
    <w:rsid w:val="005F1AD2"/>
    <w:rsid w:val="005F20A1"/>
    <w:rsid w:val="005F3477"/>
    <w:rsid w:val="005F4172"/>
    <w:rsid w:val="005F6627"/>
    <w:rsid w:val="006006CE"/>
    <w:rsid w:val="006012A0"/>
    <w:rsid w:val="00602340"/>
    <w:rsid w:val="00602776"/>
    <w:rsid w:val="006060DF"/>
    <w:rsid w:val="006061EC"/>
    <w:rsid w:val="0060698E"/>
    <w:rsid w:val="006069F2"/>
    <w:rsid w:val="00606B75"/>
    <w:rsid w:val="006108C8"/>
    <w:rsid w:val="00610AAB"/>
    <w:rsid w:val="006117C6"/>
    <w:rsid w:val="006118A7"/>
    <w:rsid w:val="00612A84"/>
    <w:rsid w:val="00612BE7"/>
    <w:rsid w:val="00613A61"/>
    <w:rsid w:val="00615CDF"/>
    <w:rsid w:val="00615E57"/>
    <w:rsid w:val="00616D96"/>
    <w:rsid w:val="0061730D"/>
    <w:rsid w:val="00620552"/>
    <w:rsid w:val="00620F2B"/>
    <w:rsid w:val="00621C14"/>
    <w:rsid w:val="00621FB0"/>
    <w:rsid w:val="0062254A"/>
    <w:rsid w:val="00622B54"/>
    <w:rsid w:val="006244F8"/>
    <w:rsid w:val="006249B0"/>
    <w:rsid w:val="00625F0B"/>
    <w:rsid w:val="00630174"/>
    <w:rsid w:val="00630267"/>
    <w:rsid w:val="00632795"/>
    <w:rsid w:val="00635DCB"/>
    <w:rsid w:val="00635ECF"/>
    <w:rsid w:val="00636011"/>
    <w:rsid w:val="0063616A"/>
    <w:rsid w:val="00636C9D"/>
    <w:rsid w:val="00640C74"/>
    <w:rsid w:val="006410D0"/>
    <w:rsid w:val="00641714"/>
    <w:rsid w:val="00641A9E"/>
    <w:rsid w:val="00642777"/>
    <w:rsid w:val="006436E6"/>
    <w:rsid w:val="00643C2F"/>
    <w:rsid w:val="00644EEC"/>
    <w:rsid w:val="0064556D"/>
    <w:rsid w:val="0065198F"/>
    <w:rsid w:val="00651BB6"/>
    <w:rsid w:val="00653CEA"/>
    <w:rsid w:val="0065479C"/>
    <w:rsid w:val="00654809"/>
    <w:rsid w:val="00654A86"/>
    <w:rsid w:val="00654D5C"/>
    <w:rsid w:val="00654EEA"/>
    <w:rsid w:val="006550A2"/>
    <w:rsid w:val="0065529D"/>
    <w:rsid w:val="00655728"/>
    <w:rsid w:val="0065584D"/>
    <w:rsid w:val="006560C0"/>
    <w:rsid w:val="00660453"/>
    <w:rsid w:val="00660587"/>
    <w:rsid w:val="00660A00"/>
    <w:rsid w:val="00661737"/>
    <w:rsid w:val="00661C97"/>
    <w:rsid w:val="00661F33"/>
    <w:rsid w:val="0066383C"/>
    <w:rsid w:val="006650E3"/>
    <w:rsid w:val="006665BA"/>
    <w:rsid w:val="006671B6"/>
    <w:rsid w:val="00670BDF"/>
    <w:rsid w:val="00670C6D"/>
    <w:rsid w:val="00670CE7"/>
    <w:rsid w:val="00671D40"/>
    <w:rsid w:val="00671D55"/>
    <w:rsid w:val="006722FB"/>
    <w:rsid w:val="0067516B"/>
    <w:rsid w:val="00676E43"/>
    <w:rsid w:val="00682A8F"/>
    <w:rsid w:val="00682DB6"/>
    <w:rsid w:val="00682EAA"/>
    <w:rsid w:val="006830D5"/>
    <w:rsid w:val="006835D7"/>
    <w:rsid w:val="00683B29"/>
    <w:rsid w:val="0068661B"/>
    <w:rsid w:val="00687060"/>
    <w:rsid w:val="006871C9"/>
    <w:rsid w:val="0068780A"/>
    <w:rsid w:val="006904D9"/>
    <w:rsid w:val="006908CC"/>
    <w:rsid w:val="006915D5"/>
    <w:rsid w:val="00692FC0"/>
    <w:rsid w:val="00693323"/>
    <w:rsid w:val="006936EA"/>
    <w:rsid w:val="00693772"/>
    <w:rsid w:val="00693EB5"/>
    <w:rsid w:val="00693F0C"/>
    <w:rsid w:val="00694299"/>
    <w:rsid w:val="00694766"/>
    <w:rsid w:val="00696EC3"/>
    <w:rsid w:val="006A11F9"/>
    <w:rsid w:val="006A2161"/>
    <w:rsid w:val="006A279D"/>
    <w:rsid w:val="006A2C0B"/>
    <w:rsid w:val="006A44FE"/>
    <w:rsid w:val="006A4FE9"/>
    <w:rsid w:val="006A56BD"/>
    <w:rsid w:val="006A5E39"/>
    <w:rsid w:val="006A60E7"/>
    <w:rsid w:val="006A62D4"/>
    <w:rsid w:val="006B02FF"/>
    <w:rsid w:val="006B08CD"/>
    <w:rsid w:val="006B17D6"/>
    <w:rsid w:val="006B1F81"/>
    <w:rsid w:val="006B23C1"/>
    <w:rsid w:val="006B26D2"/>
    <w:rsid w:val="006B2F70"/>
    <w:rsid w:val="006B3096"/>
    <w:rsid w:val="006B3AAE"/>
    <w:rsid w:val="006B408D"/>
    <w:rsid w:val="006B4B4E"/>
    <w:rsid w:val="006B5F0C"/>
    <w:rsid w:val="006B6AEF"/>
    <w:rsid w:val="006C29FC"/>
    <w:rsid w:val="006C5107"/>
    <w:rsid w:val="006D086A"/>
    <w:rsid w:val="006D130D"/>
    <w:rsid w:val="006D1B79"/>
    <w:rsid w:val="006D1D9E"/>
    <w:rsid w:val="006D32DF"/>
    <w:rsid w:val="006D3C99"/>
    <w:rsid w:val="006D5162"/>
    <w:rsid w:val="006D58FF"/>
    <w:rsid w:val="006D62F4"/>
    <w:rsid w:val="006D694D"/>
    <w:rsid w:val="006D6B9A"/>
    <w:rsid w:val="006E1078"/>
    <w:rsid w:val="006E10CE"/>
    <w:rsid w:val="006E1184"/>
    <w:rsid w:val="006E17DC"/>
    <w:rsid w:val="006E1AD7"/>
    <w:rsid w:val="006E1D59"/>
    <w:rsid w:val="006E220F"/>
    <w:rsid w:val="006E2257"/>
    <w:rsid w:val="006E35FF"/>
    <w:rsid w:val="006E606F"/>
    <w:rsid w:val="006E64DB"/>
    <w:rsid w:val="006E652B"/>
    <w:rsid w:val="006E6DFD"/>
    <w:rsid w:val="006E71A1"/>
    <w:rsid w:val="006F202C"/>
    <w:rsid w:val="006F23E4"/>
    <w:rsid w:val="006F283A"/>
    <w:rsid w:val="006F3588"/>
    <w:rsid w:val="006F3967"/>
    <w:rsid w:val="006F3CAD"/>
    <w:rsid w:val="006F48B9"/>
    <w:rsid w:val="006F525E"/>
    <w:rsid w:val="006F528F"/>
    <w:rsid w:val="006F6357"/>
    <w:rsid w:val="006F6902"/>
    <w:rsid w:val="006F7E52"/>
    <w:rsid w:val="007018E5"/>
    <w:rsid w:val="0070394C"/>
    <w:rsid w:val="00703DA1"/>
    <w:rsid w:val="007043D3"/>
    <w:rsid w:val="00706E50"/>
    <w:rsid w:val="00710CF0"/>
    <w:rsid w:val="007111F4"/>
    <w:rsid w:val="00711536"/>
    <w:rsid w:val="00711B45"/>
    <w:rsid w:val="00711BE1"/>
    <w:rsid w:val="00712975"/>
    <w:rsid w:val="00712A6E"/>
    <w:rsid w:val="00713CDF"/>
    <w:rsid w:val="00714351"/>
    <w:rsid w:val="00714E51"/>
    <w:rsid w:val="007163D7"/>
    <w:rsid w:val="00716A6E"/>
    <w:rsid w:val="0072021A"/>
    <w:rsid w:val="007204F6"/>
    <w:rsid w:val="00720544"/>
    <w:rsid w:val="00721CC3"/>
    <w:rsid w:val="00722CE3"/>
    <w:rsid w:val="007237DA"/>
    <w:rsid w:val="00723B87"/>
    <w:rsid w:val="00724CE6"/>
    <w:rsid w:val="0072553D"/>
    <w:rsid w:val="00726168"/>
    <w:rsid w:val="00727D7E"/>
    <w:rsid w:val="0073072E"/>
    <w:rsid w:val="0073130C"/>
    <w:rsid w:val="00731573"/>
    <w:rsid w:val="00731A7C"/>
    <w:rsid w:val="00731E61"/>
    <w:rsid w:val="007320BB"/>
    <w:rsid w:val="007328A2"/>
    <w:rsid w:val="00732EF8"/>
    <w:rsid w:val="00733042"/>
    <w:rsid w:val="00733130"/>
    <w:rsid w:val="007334A9"/>
    <w:rsid w:val="00733546"/>
    <w:rsid w:val="007338AA"/>
    <w:rsid w:val="00733CAB"/>
    <w:rsid w:val="00735BF2"/>
    <w:rsid w:val="00736992"/>
    <w:rsid w:val="00736EDD"/>
    <w:rsid w:val="00740074"/>
    <w:rsid w:val="0074036E"/>
    <w:rsid w:val="007410BC"/>
    <w:rsid w:val="007413AA"/>
    <w:rsid w:val="0074520D"/>
    <w:rsid w:val="007455C5"/>
    <w:rsid w:val="00745E7E"/>
    <w:rsid w:val="00746449"/>
    <w:rsid w:val="00746C61"/>
    <w:rsid w:val="007477B4"/>
    <w:rsid w:val="00747AF3"/>
    <w:rsid w:val="007510BC"/>
    <w:rsid w:val="00751562"/>
    <w:rsid w:val="007523E3"/>
    <w:rsid w:val="00753224"/>
    <w:rsid w:val="00756E61"/>
    <w:rsid w:val="00757DEB"/>
    <w:rsid w:val="00762A09"/>
    <w:rsid w:val="00762A7B"/>
    <w:rsid w:val="00762DEA"/>
    <w:rsid w:val="00763927"/>
    <w:rsid w:val="00764C42"/>
    <w:rsid w:val="0077042F"/>
    <w:rsid w:val="0077170D"/>
    <w:rsid w:val="00774903"/>
    <w:rsid w:val="007757B6"/>
    <w:rsid w:val="00775D61"/>
    <w:rsid w:val="00777A7B"/>
    <w:rsid w:val="00777BD4"/>
    <w:rsid w:val="00782316"/>
    <w:rsid w:val="00783D47"/>
    <w:rsid w:val="00785708"/>
    <w:rsid w:val="00785C5D"/>
    <w:rsid w:val="007875A7"/>
    <w:rsid w:val="00790C21"/>
    <w:rsid w:val="00791D94"/>
    <w:rsid w:val="00792855"/>
    <w:rsid w:val="00792BEA"/>
    <w:rsid w:val="00794ABB"/>
    <w:rsid w:val="0079592C"/>
    <w:rsid w:val="00795D1E"/>
    <w:rsid w:val="00796C5D"/>
    <w:rsid w:val="007A06FC"/>
    <w:rsid w:val="007A2F73"/>
    <w:rsid w:val="007A620B"/>
    <w:rsid w:val="007A7254"/>
    <w:rsid w:val="007B02B0"/>
    <w:rsid w:val="007B069F"/>
    <w:rsid w:val="007B17E7"/>
    <w:rsid w:val="007B1AE8"/>
    <w:rsid w:val="007B22FF"/>
    <w:rsid w:val="007B2E9A"/>
    <w:rsid w:val="007B3166"/>
    <w:rsid w:val="007B4CC0"/>
    <w:rsid w:val="007B4FD4"/>
    <w:rsid w:val="007B67B0"/>
    <w:rsid w:val="007C04B3"/>
    <w:rsid w:val="007C1BD8"/>
    <w:rsid w:val="007C5ADF"/>
    <w:rsid w:val="007C6470"/>
    <w:rsid w:val="007C7525"/>
    <w:rsid w:val="007D0754"/>
    <w:rsid w:val="007D08C0"/>
    <w:rsid w:val="007D0CA8"/>
    <w:rsid w:val="007D19C4"/>
    <w:rsid w:val="007D1BC7"/>
    <w:rsid w:val="007D3DCA"/>
    <w:rsid w:val="007D3EA3"/>
    <w:rsid w:val="007D4475"/>
    <w:rsid w:val="007D676C"/>
    <w:rsid w:val="007D6915"/>
    <w:rsid w:val="007D7AFD"/>
    <w:rsid w:val="007D7DBE"/>
    <w:rsid w:val="007E2EAD"/>
    <w:rsid w:val="007E32AE"/>
    <w:rsid w:val="007E368F"/>
    <w:rsid w:val="007E4592"/>
    <w:rsid w:val="007E470B"/>
    <w:rsid w:val="007E4DBB"/>
    <w:rsid w:val="007E5807"/>
    <w:rsid w:val="007E5942"/>
    <w:rsid w:val="007E5F6A"/>
    <w:rsid w:val="007E6979"/>
    <w:rsid w:val="007E6ED5"/>
    <w:rsid w:val="007E70D4"/>
    <w:rsid w:val="007E720A"/>
    <w:rsid w:val="007E7DBF"/>
    <w:rsid w:val="007F1E0E"/>
    <w:rsid w:val="007F2185"/>
    <w:rsid w:val="007F3387"/>
    <w:rsid w:val="007F39EB"/>
    <w:rsid w:val="007F3E1E"/>
    <w:rsid w:val="007F4055"/>
    <w:rsid w:val="007F4CDE"/>
    <w:rsid w:val="007F6789"/>
    <w:rsid w:val="00800CF5"/>
    <w:rsid w:val="00801DC6"/>
    <w:rsid w:val="0080751D"/>
    <w:rsid w:val="0081020B"/>
    <w:rsid w:val="00811CEA"/>
    <w:rsid w:val="008132E2"/>
    <w:rsid w:val="00813B51"/>
    <w:rsid w:val="00814923"/>
    <w:rsid w:val="00816773"/>
    <w:rsid w:val="008167D4"/>
    <w:rsid w:val="00816F34"/>
    <w:rsid w:val="00821FEB"/>
    <w:rsid w:val="00822149"/>
    <w:rsid w:val="0082299C"/>
    <w:rsid w:val="00822C45"/>
    <w:rsid w:val="00823491"/>
    <w:rsid w:val="00823DA4"/>
    <w:rsid w:val="0082512F"/>
    <w:rsid w:val="008251B5"/>
    <w:rsid w:val="00825DBC"/>
    <w:rsid w:val="008269A2"/>
    <w:rsid w:val="00827C54"/>
    <w:rsid w:val="008303A8"/>
    <w:rsid w:val="00830CD0"/>
    <w:rsid w:val="00830EC3"/>
    <w:rsid w:val="00831E6F"/>
    <w:rsid w:val="00834575"/>
    <w:rsid w:val="0083465A"/>
    <w:rsid w:val="00834D4E"/>
    <w:rsid w:val="008353BA"/>
    <w:rsid w:val="00836384"/>
    <w:rsid w:val="00836754"/>
    <w:rsid w:val="00836EB3"/>
    <w:rsid w:val="00837CF1"/>
    <w:rsid w:val="0084067A"/>
    <w:rsid w:val="00840FE9"/>
    <w:rsid w:val="00842355"/>
    <w:rsid w:val="00843CAA"/>
    <w:rsid w:val="008444B7"/>
    <w:rsid w:val="00845072"/>
    <w:rsid w:val="008459EF"/>
    <w:rsid w:val="00845ADA"/>
    <w:rsid w:val="00846C95"/>
    <w:rsid w:val="0084715B"/>
    <w:rsid w:val="0084734F"/>
    <w:rsid w:val="008477C3"/>
    <w:rsid w:val="00850267"/>
    <w:rsid w:val="0085315E"/>
    <w:rsid w:val="00854C4F"/>
    <w:rsid w:val="00854C5D"/>
    <w:rsid w:val="008556F0"/>
    <w:rsid w:val="008563E2"/>
    <w:rsid w:val="00856BB8"/>
    <w:rsid w:val="00856BE8"/>
    <w:rsid w:val="0085798F"/>
    <w:rsid w:val="0086025E"/>
    <w:rsid w:val="0086128E"/>
    <w:rsid w:val="00863642"/>
    <w:rsid w:val="0086370E"/>
    <w:rsid w:val="00864E98"/>
    <w:rsid w:val="00865801"/>
    <w:rsid w:val="00865C25"/>
    <w:rsid w:val="00865C38"/>
    <w:rsid w:val="008662AC"/>
    <w:rsid w:val="00866481"/>
    <w:rsid w:val="0087043B"/>
    <w:rsid w:val="00870F30"/>
    <w:rsid w:val="00871048"/>
    <w:rsid w:val="00871EE4"/>
    <w:rsid w:val="008724E6"/>
    <w:rsid w:val="008730B5"/>
    <w:rsid w:val="00873144"/>
    <w:rsid w:val="00875106"/>
    <w:rsid w:val="008756B6"/>
    <w:rsid w:val="00876307"/>
    <w:rsid w:val="008766D7"/>
    <w:rsid w:val="00876E09"/>
    <w:rsid w:val="0087731B"/>
    <w:rsid w:val="008805FD"/>
    <w:rsid w:val="00881609"/>
    <w:rsid w:val="0088274E"/>
    <w:rsid w:val="00883166"/>
    <w:rsid w:val="00885D33"/>
    <w:rsid w:val="00886260"/>
    <w:rsid w:val="008866CA"/>
    <w:rsid w:val="00886B59"/>
    <w:rsid w:val="00887A42"/>
    <w:rsid w:val="008900AC"/>
    <w:rsid w:val="008906F7"/>
    <w:rsid w:val="008907EA"/>
    <w:rsid w:val="00893403"/>
    <w:rsid w:val="00895E3F"/>
    <w:rsid w:val="00896D9A"/>
    <w:rsid w:val="00897181"/>
    <w:rsid w:val="0089782C"/>
    <w:rsid w:val="008A0230"/>
    <w:rsid w:val="008A1BCA"/>
    <w:rsid w:val="008A2ACB"/>
    <w:rsid w:val="008A3E54"/>
    <w:rsid w:val="008A5A5F"/>
    <w:rsid w:val="008A5B1F"/>
    <w:rsid w:val="008A639C"/>
    <w:rsid w:val="008A63BD"/>
    <w:rsid w:val="008A6B86"/>
    <w:rsid w:val="008A73C9"/>
    <w:rsid w:val="008B005E"/>
    <w:rsid w:val="008B05D2"/>
    <w:rsid w:val="008B0B94"/>
    <w:rsid w:val="008B1C81"/>
    <w:rsid w:val="008B1D7C"/>
    <w:rsid w:val="008B1E18"/>
    <w:rsid w:val="008B359A"/>
    <w:rsid w:val="008B39D5"/>
    <w:rsid w:val="008B3E46"/>
    <w:rsid w:val="008B405B"/>
    <w:rsid w:val="008B52C4"/>
    <w:rsid w:val="008B70E4"/>
    <w:rsid w:val="008B7AD2"/>
    <w:rsid w:val="008C00BB"/>
    <w:rsid w:val="008C036C"/>
    <w:rsid w:val="008C0A4E"/>
    <w:rsid w:val="008C0D26"/>
    <w:rsid w:val="008C1E96"/>
    <w:rsid w:val="008C1EB7"/>
    <w:rsid w:val="008C27FF"/>
    <w:rsid w:val="008C2BDB"/>
    <w:rsid w:val="008C2DB0"/>
    <w:rsid w:val="008C31F7"/>
    <w:rsid w:val="008C4569"/>
    <w:rsid w:val="008C4CE9"/>
    <w:rsid w:val="008C5158"/>
    <w:rsid w:val="008C5963"/>
    <w:rsid w:val="008C6AF2"/>
    <w:rsid w:val="008C6E31"/>
    <w:rsid w:val="008C768D"/>
    <w:rsid w:val="008D22CE"/>
    <w:rsid w:val="008D5796"/>
    <w:rsid w:val="008E0378"/>
    <w:rsid w:val="008E10AC"/>
    <w:rsid w:val="008E1506"/>
    <w:rsid w:val="008E153B"/>
    <w:rsid w:val="008E2119"/>
    <w:rsid w:val="008E227E"/>
    <w:rsid w:val="008E35A7"/>
    <w:rsid w:val="008E3FC0"/>
    <w:rsid w:val="008E44C9"/>
    <w:rsid w:val="008E4B60"/>
    <w:rsid w:val="008E7B5F"/>
    <w:rsid w:val="008F1661"/>
    <w:rsid w:val="008F1B56"/>
    <w:rsid w:val="008F1BA1"/>
    <w:rsid w:val="008F1EDA"/>
    <w:rsid w:val="008F20CE"/>
    <w:rsid w:val="008F23E8"/>
    <w:rsid w:val="008F3809"/>
    <w:rsid w:val="008F4E9B"/>
    <w:rsid w:val="008F5222"/>
    <w:rsid w:val="00900083"/>
    <w:rsid w:val="009004D7"/>
    <w:rsid w:val="00900777"/>
    <w:rsid w:val="0090084E"/>
    <w:rsid w:val="00901477"/>
    <w:rsid w:val="009019FD"/>
    <w:rsid w:val="009020E7"/>
    <w:rsid w:val="0090270B"/>
    <w:rsid w:val="00902CA4"/>
    <w:rsid w:val="009030B1"/>
    <w:rsid w:val="009031DC"/>
    <w:rsid w:val="0090434D"/>
    <w:rsid w:val="00904688"/>
    <w:rsid w:val="00905E44"/>
    <w:rsid w:val="00907146"/>
    <w:rsid w:val="00907B4A"/>
    <w:rsid w:val="009109E1"/>
    <w:rsid w:val="009115BA"/>
    <w:rsid w:val="00911F57"/>
    <w:rsid w:val="00912C12"/>
    <w:rsid w:val="00912FF1"/>
    <w:rsid w:val="00913FED"/>
    <w:rsid w:val="00914345"/>
    <w:rsid w:val="0091596B"/>
    <w:rsid w:val="009164EA"/>
    <w:rsid w:val="0092039A"/>
    <w:rsid w:val="00920FA1"/>
    <w:rsid w:val="00922122"/>
    <w:rsid w:val="00922C5A"/>
    <w:rsid w:val="0092354F"/>
    <w:rsid w:val="00923D5E"/>
    <w:rsid w:val="0092412D"/>
    <w:rsid w:val="0092460E"/>
    <w:rsid w:val="0092530A"/>
    <w:rsid w:val="00926C94"/>
    <w:rsid w:val="009279C2"/>
    <w:rsid w:val="00930184"/>
    <w:rsid w:val="0093054B"/>
    <w:rsid w:val="00930D31"/>
    <w:rsid w:val="009310F0"/>
    <w:rsid w:val="0093124C"/>
    <w:rsid w:val="009320CD"/>
    <w:rsid w:val="00932150"/>
    <w:rsid w:val="00932C46"/>
    <w:rsid w:val="0093347E"/>
    <w:rsid w:val="0093539C"/>
    <w:rsid w:val="00936353"/>
    <w:rsid w:val="00936F0C"/>
    <w:rsid w:val="00937117"/>
    <w:rsid w:val="0093714F"/>
    <w:rsid w:val="00937391"/>
    <w:rsid w:val="00940CE5"/>
    <w:rsid w:val="00940D42"/>
    <w:rsid w:val="00943EA4"/>
    <w:rsid w:val="0094499D"/>
    <w:rsid w:val="009449A9"/>
    <w:rsid w:val="00944C6D"/>
    <w:rsid w:val="009450D0"/>
    <w:rsid w:val="00945C65"/>
    <w:rsid w:val="00945E6F"/>
    <w:rsid w:val="00946424"/>
    <w:rsid w:val="00946FA0"/>
    <w:rsid w:val="0095163E"/>
    <w:rsid w:val="00951C16"/>
    <w:rsid w:val="00951E3A"/>
    <w:rsid w:val="0095232C"/>
    <w:rsid w:val="009559A8"/>
    <w:rsid w:val="009568D3"/>
    <w:rsid w:val="00957111"/>
    <w:rsid w:val="00960727"/>
    <w:rsid w:val="00960A83"/>
    <w:rsid w:val="00962FF2"/>
    <w:rsid w:val="00963AE8"/>
    <w:rsid w:val="0096420D"/>
    <w:rsid w:val="009642DC"/>
    <w:rsid w:val="00966807"/>
    <w:rsid w:val="00966A34"/>
    <w:rsid w:val="00970328"/>
    <w:rsid w:val="00970A0A"/>
    <w:rsid w:val="00970E24"/>
    <w:rsid w:val="00972367"/>
    <w:rsid w:val="009727E8"/>
    <w:rsid w:val="00974235"/>
    <w:rsid w:val="00974DBB"/>
    <w:rsid w:val="009776F2"/>
    <w:rsid w:val="009809CB"/>
    <w:rsid w:val="009812DF"/>
    <w:rsid w:val="00981310"/>
    <w:rsid w:val="0098152C"/>
    <w:rsid w:val="009824FF"/>
    <w:rsid w:val="009838C7"/>
    <w:rsid w:val="009844DC"/>
    <w:rsid w:val="00984671"/>
    <w:rsid w:val="009861E8"/>
    <w:rsid w:val="009871E1"/>
    <w:rsid w:val="00991C43"/>
    <w:rsid w:val="00991D45"/>
    <w:rsid w:val="00992A52"/>
    <w:rsid w:val="0099411A"/>
    <w:rsid w:val="00994DB6"/>
    <w:rsid w:val="009A0D21"/>
    <w:rsid w:val="009A179C"/>
    <w:rsid w:val="009A1FBB"/>
    <w:rsid w:val="009A3AE6"/>
    <w:rsid w:val="009A4DF6"/>
    <w:rsid w:val="009A5E2E"/>
    <w:rsid w:val="009B2127"/>
    <w:rsid w:val="009B29F3"/>
    <w:rsid w:val="009B33FB"/>
    <w:rsid w:val="009B4BBE"/>
    <w:rsid w:val="009B4C0B"/>
    <w:rsid w:val="009B502D"/>
    <w:rsid w:val="009B5404"/>
    <w:rsid w:val="009B77CE"/>
    <w:rsid w:val="009B7E77"/>
    <w:rsid w:val="009C2DF8"/>
    <w:rsid w:val="009C3BA8"/>
    <w:rsid w:val="009C47CE"/>
    <w:rsid w:val="009C52B8"/>
    <w:rsid w:val="009C5ACB"/>
    <w:rsid w:val="009C62AC"/>
    <w:rsid w:val="009C7102"/>
    <w:rsid w:val="009C74B2"/>
    <w:rsid w:val="009D067E"/>
    <w:rsid w:val="009D07F1"/>
    <w:rsid w:val="009D0FBC"/>
    <w:rsid w:val="009D1E89"/>
    <w:rsid w:val="009D1F13"/>
    <w:rsid w:val="009D2FDF"/>
    <w:rsid w:val="009D3164"/>
    <w:rsid w:val="009D42A6"/>
    <w:rsid w:val="009D57A3"/>
    <w:rsid w:val="009D63E1"/>
    <w:rsid w:val="009D7105"/>
    <w:rsid w:val="009D7886"/>
    <w:rsid w:val="009E00BA"/>
    <w:rsid w:val="009E0B94"/>
    <w:rsid w:val="009E2067"/>
    <w:rsid w:val="009E3F13"/>
    <w:rsid w:val="009E465A"/>
    <w:rsid w:val="009E56D4"/>
    <w:rsid w:val="009E5EED"/>
    <w:rsid w:val="009F1349"/>
    <w:rsid w:val="009F1A1E"/>
    <w:rsid w:val="009F2307"/>
    <w:rsid w:val="009F250C"/>
    <w:rsid w:val="009F2BB4"/>
    <w:rsid w:val="009F44E3"/>
    <w:rsid w:val="009F463B"/>
    <w:rsid w:val="009F49C2"/>
    <w:rsid w:val="009F4D50"/>
    <w:rsid w:val="009F732A"/>
    <w:rsid w:val="00A01AAE"/>
    <w:rsid w:val="00A03F2B"/>
    <w:rsid w:val="00A04EBA"/>
    <w:rsid w:val="00A054B2"/>
    <w:rsid w:val="00A066F7"/>
    <w:rsid w:val="00A06C88"/>
    <w:rsid w:val="00A0791C"/>
    <w:rsid w:val="00A07BC8"/>
    <w:rsid w:val="00A1050B"/>
    <w:rsid w:val="00A107B5"/>
    <w:rsid w:val="00A10B8E"/>
    <w:rsid w:val="00A10D44"/>
    <w:rsid w:val="00A10D70"/>
    <w:rsid w:val="00A11315"/>
    <w:rsid w:val="00A11A11"/>
    <w:rsid w:val="00A12ACF"/>
    <w:rsid w:val="00A1337D"/>
    <w:rsid w:val="00A13744"/>
    <w:rsid w:val="00A1391E"/>
    <w:rsid w:val="00A1581C"/>
    <w:rsid w:val="00A16B82"/>
    <w:rsid w:val="00A16D3B"/>
    <w:rsid w:val="00A16E9D"/>
    <w:rsid w:val="00A17A49"/>
    <w:rsid w:val="00A20E81"/>
    <w:rsid w:val="00A21BA2"/>
    <w:rsid w:val="00A232DA"/>
    <w:rsid w:val="00A2439E"/>
    <w:rsid w:val="00A2583A"/>
    <w:rsid w:val="00A261C8"/>
    <w:rsid w:val="00A261F4"/>
    <w:rsid w:val="00A26B48"/>
    <w:rsid w:val="00A27057"/>
    <w:rsid w:val="00A30575"/>
    <w:rsid w:val="00A327BA"/>
    <w:rsid w:val="00A33247"/>
    <w:rsid w:val="00A347DA"/>
    <w:rsid w:val="00A3574C"/>
    <w:rsid w:val="00A357AB"/>
    <w:rsid w:val="00A365CB"/>
    <w:rsid w:val="00A36C5A"/>
    <w:rsid w:val="00A36D56"/>
    <w:rsid w:val="00A36F61"/>
    <w:rsid w:val="00A375C6"/>
    <w:rsid w:val="00A40D19"/>
    <w:rsid w:val="00A40F75"/>
    <w:rsid w:val="00A414A2"/>
    <w:rsid w:val="00A419E0"/>
    <w:rsid w:val="00A43092"/>
    <w:rsid w:val="00A433FF"/>
    <w:rsid w:val="00A4408D"/>
    <w:rsid w:val="00A44939"/>
    <w:rsid w:val="00A44CF6"/>
    <w:rsid w:val="00A44FE7"/>
    <w:rsid w:val="00A50311"/>
    <w:rsid w:val="00A50929"/>
    <w:rsid w:val="00A519B2"/>
    <w:rsid w:val="00A5409C"/>
    <w:rsid w:val="00A540ED"/>
    <w:rsid w:val="00A55A2B"/>
    <w:rsid w:val="00A56FC9"/>
    <w:rsid w:val="00A57AFC"/>
    <w:rsid w:val="00A61856"/>
    <w:rsid w:val="00A63B67"/>
    <w:rsid w:val="00A65ACC"/>
    <w:rsid w:val="00A660E6"/>
    <w:rsid w:val="00A667FC"/>
    <w:rsid w:val="00A6694B"/>
    <w:rsid w:val="00A669CA"/>
    <w:rsid w:val="00A70A5D"/>
    <w:rsid w:val="00A70DE2"/>
    <w:rsid w:val="00A710E8"/>
    <w:rsid w:val="00A7518B"/>
    <w:rsid w:val="00A75443"/>
    <w:rsid w:val="00A758BD"/>
    <w:rsid w:val="00A75EEF"/>
    <w:rsid w:val="00A7638A"/>
    <w:rsid w:val="00A76FB2"/>
    <w:rsid w:val="00A813FE"/>
    <w:rsid w:val="00A81C2E"/>
    <w:rsid w:val="00A83D72"/>
    <w:rsid w:val="00A83FD4"/>
    <w:rsid w:val="00A854A4"/>
    <w:rsid w:val="00A85859"/>
    <w:rsid w:val="00A858EF"/>
    <w:rsid w:val="00A86054"/>
    <w:rsid w:val="00A9042F"/>
    <w:rsid w:val="00A90BFC"/>
    <w:rsid w:val="00A9124A"/>
    <w:rsid w:val="00A93516"/>
    <w:rsid w:val="00A942D0"/>
    <w:rsid w:val="00A973EB"/>
    <w:rsid w:val="00AA06AC"/>
    <w:rsid w:val="00AA0B63"/>
    <w:rsid w:val="00AA1924"/>
    <w:rsid w:val="00AA1CB8"/>
    <w:rsid w:val="00AA26CB"/>
    <w:rsid w:val="00AA344F"/>
    <w:rsid w:val="00AA3911"/>
    <w:rsid w:val="00AA41AD"/>
    <w:rsid w:val="00AA5401"/>
    <w:rsid w:val="00AA59DA"/>
    <w:rsid w:val="00AA7B51"/>
    <w:rsid w:val="00AB0137"/>
    <w:rsid w:val="00AB12A7"/>
    <w:rsid w:val="00AB1387"/>
    <w:rsid w:val="00AB1C48"/>
    <w:rsid w:val="00AB22C0"/>
    <w:rsid w:val="00AB2B64"/>
    <w:rsid w:val="00AB2B9A"/>
    <w:rsid w:val="00AB5EDA"/>
    <w:rsid w:val="00AB76C7"/>
    <w:rsid w:val="00AB7A54"/>
    <w:rsid w:val="00AC05BF"/>
    <w:rsid w:val="00AC07F1"/>
    <w:rsid w:val="00AC0AF5"/>
    <w:rsid w:val="00AC1B9F"/>
    <w:rsid w:val="00AC1C9C"/>
    <w:rsid w:val="00AC1EE5"/>
    <w:rsid w:val="00AC2FC1"/>
    <w:rsid w:val="00AC3A0B"/>
    <w:rsid w:val="00AC3D04"/>
    <w:rsid w:val="00AC6589"/>
    <w:rsid w:val="00AC6847"/>
    <w:rsid w:val="00AD00D6"/>
    <w:rsid w:val="00AD034F"/>
    <w:rsid w:val="00AD2BED"/>
    <w:rsid w:val="00AD4E5A"/>
    <w:rsid w:val="00AD670A"/>
    <w:rsid w:val="00AD6F61"/>
    <w:rsid w:val="00AE16FE"/>
    <w:rsid w:val="00AE1A58"/>
    <w:rsid w:val="00AE202F"/>
    <w:rsid w:val="00AE38E4"/>
    <w:rsid w:val="00AE39B2"/>
    <w:rsid w:val="00AE4F15"/>
    <w:rsid w:val="00AE5B58"/>
    <w:rsid w:val="00AE5FCC"/>
    <w:rsid w:val="00AE6C6D"/>
    <w:rsid w:val="00AE723D"/>
    <w:rsid w:val="00AF00D6"/>
    <w:rsid w:val="00AF32BD"/>
    <w:rsid w:val="00AF37B7"/>
    <w:rsid w:val="00AF54E5"/>
    <w:rsid w:val="00AF7565"/>
    <w:rsid w:val="00B0063D"/>
    <w:rsid w:val="00B01217"/>
    <w:rsid w:val="00B017C4"/>
    <w:rsid w:val="00B022D2"/>
    <w:rsid w:val="00B02330"/>
    <w:rsid w:val="00B029FB"/>
    <w:rsid w:val="00B0388E"/>
    <w:rsid w:val="00B06198"/>
    <w:rsid w:val="00B073CA"/>
    <w:rsid w:val="00B07712"/>
    <w:rsid w:val="00B07D46"/>
    <w:rsid w:val="00B07DB4"/>
    <w:rsid w:val="00B1031B"/>
    <w:rsid w:val="00B10CF3"/>
    <w:rsid w:val="00B10DFE"/>
    <w:rsid w:val="00B1207C"/>
    <w:rsid w:val="00B12171"/>
    <w:rsid w:val="00B12C7F"/>
    <w:rsid w:val="00B12F11"/>
    <w:rsid w:val="00B1386C"/>
    <w:rsid w:val="00B148B4"/>
    <w:rsid w:val="00B16C11"/>
    <w:rsid w:val="00B16F38"/>
    <w:rsid w:val="00B2108D"/>
    <w:rsid w:val="00B215ED"/>
    <w:rsid w:val="00B219C4"/>
    <w:rsid w:val="00B21F1D"/>
    <w:rsid w:val="00B22622"/>
    <w:rsid w:val="00B22D12"/>
    <w:rsid w:val="00B244A5"/>
    <w:rsid w:val="00B24FB6"/>
    <w:rsid w:val="00B25A01"/>
    <w:rsid w:val="00B25ED0"/>
    <w:rsid w:val="00B272D9"/>
    <w:rsid w:val="00B3147F"/>
    <w:rsid w:val="00B329E8"/>
    <w:rsid w:val="00B33808"/>
    <w:rsid w:val="00B3499E"/>
    <w:rsid w:val="00B35A30"/>
    <w:rsid w:val="00B35CA3"/>
    <w:rsid w:val="00B36695"/>
    <w:rsid w:val="00B36B90"/>
    <w:rsid w:val="00B36F4A"/>
    <w:rsid w:val="00B37600"/>
    <w:rsid w:val="00B4523D"/>
    <w:rsid w:val="00B45867"/>
    <w:rsid w:val="00B45E02"/>
    <w:rsid w:val="00B47767"/>
    <w:rsid w:val="00B47908"/>
    <w:rsid w:val="00B5114B"/>
    <w:rsid w:val="00B51B77"/>
    <w:rsid w:val="00B51BCF"/>
    <w:rsid w:val="00B53577"/>
    <w:rsid w:val="00B53CED"/>
    <w:rsid w:val="00B54189"/>
    <w:rsid w:val="00B56405"/>
    <w:rsid w:val="00B600D4"/>
    <w:rsid w:val="00B602AE"/>
    <w:rsid w:val="00B60707"/>
    <w:rsid w:val="00B6117C"/>
    <w:rsid w:val="00B615E9"/>
    <w:rsid w:val="00B61732"/>
    <w:rsid w:val="00B62B38"/>
    <w:rsid w:val="00B641BA"/>
    <w:rsid w:val="00B651EC"/>
    <w:rsid w:val="00B65723"/>
    <w:rsid w:val="00B65B39"/>
    <w:rsid w:val="00B662FB"/>
    <w:rsid w:val="00B66B5C"/>
    <w:rsid w:val="00B66FB4"/>
    <w:rsid w:val="00B672F2"/>
    <w:rsid w:val="00B678CB"/>
    <w:rsid w:val="00B70F06"/>
    <w:rsid w:val="00B71569"/>
    <w:rsid w:val="00B715EE"/>
    <w:rsid w:val="00B71D85"/>
    <w:rsid w:val="00B7321D"/>
    <w:rsid w:val="00B733CB"/>
    <w:rsid w:val="00B73BB9"/>
    <w:rsid w:val="00B74DFA"/>
    <w:rsid w:val="00B7656A"/>
    <w:rsid w:val="00B76D12"/>
    <w:rsid w:val="00B80583"/>
    <w:rsid w:val="00B8058E"/>
    <w:rsid w:val="00B811AD"/>
    <w:rsid w:val="00B82119"/>
    <w:rsid w:val="00B8231F"/>
    <w:rsid w:val="00B82EC3"/>
    <w:rsid w:val="00B83395"/>
    <w:rsid w:val="00B8547B"/>
    <w:rsid w:val="00B85FAA"/>
    <w:rsid w:val="00B863AF"/>
    <w:rsid w:val="00B86C17"/>
    <w:rsid w:val="00B87EF7"/>
    <w:rsid w:val="00B90BE2"/>
    <w:rsid w:val="00B90E7A"/>
    <w:rsid w:val="00B91252"/>
    <w:rsid w:val="00B93176"/>
    <w:rsid w:val="00B93544"/>
    <w:rsid w:val="00B938EC"/>
    <w:rsid w:val="00B940B9"/>
    <w:rsid w:val="00B94F1A"/>
    <w:rsid w:val="00B96BF9"/>
    <w:rsid w:val="00B96C97"/>
    <w:rsid w:val="00BA2B7D"/>
    <w:rsid w:val="00BA3F43"/>
    <w:rsid w:val="00BA474F"/>
    <w:rsid w:val="00BA5D62"/>
    <w:rsid w:val="00BA7487"/>
    <w:rsid w:val="00BB099B"/>
    <w:rsid w:val="00BB0C1F"/>
    <w:rsid w:val="00BB15E3"/>
    <w:rsid w:val="00BB1A08"/>
    <w:rsid w:val="00BB22D5"/>
    <w:rsid w:val="00BB3CE6"/>
    <w:rsid w:val="00BB4BA6"/>
    <w:rsid w:val="00BB5592"/>
    <w:rsid w:val="00BB66DD"/>
    <w:rsid w:val="00BB672C"/>
    <w:rsid w:val="00BB72D8"/>
    <w:rsid w:val="00BB7F10"/>
    <w:rsid w:val="00BC1D7D"/>
    <w:rsid w:val="00BC4568"/>
    <w:rsid w:val="00BC4959"/>
    <w:rsid w:val="00BC5186"/>
    <w:rsid w:val="00BD19E2"/>
    <w:rsid w:val="00BD3C83"/>
    <w:rsid w:val="00BD3D0E"/>
    <w:rsid w:val="00BD5F69"/>
    <w:rsid w:val="00BD7713"/>
    <w:rsid w:val="00BE00EA"/>
    <w:rsid w:val="00BE061E"/>
    <w:rsid w:val="00BE25C4"/>
    <w:rsid w:val="00BE2B3A"/>
    <w:rsid w:val="00BE3984"/>
    <w:rsid w:val="00BE4E4E"/>
    <w:rsid w:val="00BE59FF"/>
    <w:rsid w:val="00BE6D7A"/>
    <w:rsid w:val="00BF0994"/>
    <w:rsid w:val="00BF1BFC"/>
    <w:rsid w:val="00BF22BB"/>
    <w:rsid w:val="00BF367B"/>
    <w:rsid w:val="00BF43CA"/>
    <w:rsid w:val="00BF4A2A"/>
    <w:rsid w:val="00BF6466"/>
    <w:rsid w:val="00C001E7"/>
    <w:rsid w:val="00C00349"/>
    <w:rsid w:val="00C00CDA"/>
    <w:rsid w:val="00C01540"/>
    <w:rsid w:val="00C02CA7"/>
    <w:rsid w:val="00C031C6"/>
    <w:rsid w:val="00C035A2"/>
    <w:rsid w:val="00C04C85"/>
    <w:rsid w:val="00C0514C"/>
    <w:rsid w:val="00C0517F"/>
    <w:rsid w:val="00C06E89"/>
    <w:rsid w:val="00C1146D"/>
    <w:rsid w:val="00C1157D"/>
    <w:rsid w:val="00C1189B"/>
    <w:rsid w:val="00C11AAF"/>
    <w:rsid w:val="00C11E4A"/>
    <w:rsid w:val="00C120A6"/>
    <w:rsid w:val="00C12F75"/>
    <w:rsid w:val="00C135D0"/>
    <w:rsid w:val="00C13736"/>
    <w:rsid w:val="00C13A85"/>
    <w:rsid w:val="00C142C5"/>
    <w:rsid w:val="00C1459A"/>
    <w:rsid w:val="00C14A1E"/>
    <w:rsid w:val="00C14C69"/>
    <w:rsid w:val="00C15C2D"/>
    <w:rsid w:val="00C15DC7"/>
    <w:rsid w:val="00C16D07"/>
    <w:rsid w:val="00C176C2"/>
    <w:rsid w:val="00C21AE5"/>
    <w:rsid w:val="00C2481B"/>
    <w:rsid w:val="00C24F84"/>
    <w:rsid w:val="00C25C1E"/>
    <w:rsid w:val="00C30498"/>
    <w:rsid w:val="00C327D2"/>
    <w:rsid w:val="00C348BF"/>
    <w:rsid w:val="00C3532F"/>
    <w:rsid w:val="00C3588D"/>
    <w:rsid w:val="00C35E4F"/>
    <w:rsid w:val="00C3695E"/>
    <w:rsid w:val="00C36FA5"/>
    <w:rsid w:val="00C40135"/>
    <w:rsid w:val="00C420F2"/>
    <w:rsid w:val="00C42C78"/>
    <w:rsid w:val="00C43EE2"/>
    <w:rsid w:val="00C44B40"/>
    <w:rsid w:val="00C44FE9"/>
    <w:rsid w:val="00C45D19"/>
    <w:rsid w:val="00C4633F"/>
    <w:rsid w:val="00C46B3A"/>
    <w:rsid w:val="00C47B48"/>
    <w:rsid w:val="00C50B97"/>
    <w:rsid w:val="00C50D5A"/>
    <w:rsid w:val="00C51ACD"/>
    <w:rsid w:val="00C55868"/>
    <w:rsid w:val="00C5624C"/>
    <w:rsid w:val="00C56ACA"/>
    <w:rsid w:val="00C56C0C"/>
    <w:rsid w:val="00C609A0"/>
    <w:rsid w:val="00C613BD"/>
    <w:rsid w:val="00C62B89"/>
    <w:rsid w:val="00C62F5C"/>
    <w:rsid w:val="00C6328C"/>
    <w:rsid w:val="00C63682"/>
    <w:rsid w:val="00C66113"/>
    <w:rsid w:val="00C67B5D"/>
    <w:rsid w:val="00C704D3"/>
    <w:rsid w:val="00C70AEE"/>
    <w:rsid w:val="00C715CA"/>
    <w:rsid w:val="00C71E32"/>
    <w:rsid w:val="00C72B24"/>
    <w:rsid w:val="00C72E3B"/>
    <w:rsid w:val="00C72F8C"/>
    <w:rsid w:val="00C74447"/>
    <w:rsid w:val="00C751B3"/>
    <w:rsid w:val="00C7527B"/>
    <w:rsid w:val="00C75367"/>
    <w:rsid w:val="00C75DD7"/>
    <w:rsid w:val="00C768E2"/>
    <w:rsid w:val="00C77A05"/>
    <w:rsid w:val="00C80580"/>
    <w:rsid w:val="00C8067C"/>
    <w:rsid w:val="00C80B1F"/>
    <w:rsid w:val="00C8101F"/>
    <w:rsid w:val="00C816C7"/>
    <w:rsid w:val="00C82EA1"/>
    <w:rsid w:val="00C83DDE"/>
    <w:rsid w:val="00C84D82"/>
    <w:rsid w:val="00C872FB"/>
    <w:rsid w:val="00C9071C"/>
    <w:rsid w:val="00C91261"/>
    <w:rsid w:val="00C9166C"/>
    <w:rsid w:val="00C93711"/>
    <w:rsid w:val="00C97193"/>
    <w:rsid w:val="00C972F1"/>
    <w:rsid w:val="00CA016A"/>
    <w:rsid w:val="00CA0692"/>
    <w:rsid w:val="00CA1799"/>
    <w:rsid w:val="00CA24A2"/>
    <w:rsid w:val="00CA486B"/>
    <w:rsid w:val="00CA5534"/>
    <w:rsid w:val="00CA6545"/>
    <w:rsid w:val="00CA6DD4"/>
    <w:rsid w:val="00CA7A51"/>
    <w:rsid w:val="00CB0233"/>
    <w:rsid w:val="00CB23D7"/>
    <w:rsid w:val="00CB3459"/>
    <w:rsid w:val="00CB3770"/>
    <w:rsid w:val="00CB4CB9"/>
    <w:rsid w:val="00CB551E"/>
    <w:rsid w:val="00CB584E"/>
    <w:rsid w:val="00CB7286"/>
    <w:rsid w:val="00CB7446"/>
    <w:rsid w:val="00CB7DA2"/>
    <w:rsid w:val="00CC0956"/>
    <w:rsid w:val="00CC19A8"/>
    <w:rsid w:val="00CC1FB2"/>
    <w:rsid w:val="00CC2B24"/>
    <w:rsid w:val="00CC2D68"/>
    <w:rsid w:val="00CC3218"/>
    <w:rsid w:val="00CC43F8"/>
    <w:rsid w:val="00CC479A"/>
    <w:rsid w:val="00CC4CB1"/>
    <w:rsid w:val="00CD048E"/>
    <w:rsid w:val="00CD2BCC"/>
    <w:rsid w:val="00CD2F0E"/>
    <w:rsid w:val="00CD2FA1"/>
    <w:rsid w:val="00CD3415"/>
    <w:rsid w:val="00CD3905"/>
    <w:rsid w:val="00CD3C24"/>
    <w:rsid w:val="00CD3DF4"/>
    <w:rsid w:val="00CD3EE4"/>
    <w:rsid w:val="00CD59DA"/>
    <w:rsid w:val="00CD69BC"/>
    <w:rsid w:val="00CD6E44"/>
    <w:rsid w:val="00CD6FCD"/>
    <w:rsid w:val="00CD753B"/>
    <w:rsid w:val="00CE1608"/>
    <w:rsid w:val="00CE33D7"/>
    <w:rsid w:val="00CE4035"/>
    <w:rsid w:val="00CE41C0"/>
    <w:rsid w:val="00CE49BF"/>
    <w:rsid w:val="00CE58F6"/>
    <w:rsid w:val="00CE5BE8"/>
    <w:rsid w:val="00CE5E5E"/>
    <w:rsid w:val="00CF00FC"/>
    <w:rsid w:val="00CF0348"/>
    <w:rsid w:val="00CF0A26"/>
    <w:rsid w:val="00CF2206"/>
    <w:rsid w:val="00CF3124"/>
    <w:rsid w:val="00CF3175"/>
    <w:rsid w:val="00CF3493"/>
    <w:rsid w:val="00CF34BB"/>
    <w:rsid w:val="00CF3B20"/>
    <w:rsid w:val="00CF4651"/>
    <w:rsid w:val="00CF53B6"/>
    <w:rsid w:val="00CF69E1"/>
    <w:rsid w:val="00CF72D0"/>
    <w:rsid w:val="00CF7D90"/>
    <w:rsid w:val="00D002D7"/>
    <w:rsid w:val="00D0051B"/>
    <w:rsid w:val="00D0141B"/>
    <w:rsid w:val="00D02576"/>
    <w:rsid w:val="00D03DD0"/>
    <w:rsid w:val="00D043C9"/>
    <w:rsid w:val="00D04F95"/>
    <w:rsid w:val="00D051D7"/>
    <w:rsid w:val="00D063E4"/>
    <w:rsid w:val="00D0657D"/>
    <w:rsid w:val="00D0766F"/>
    <w:rsid w:val="00D07E22"/>
    <w:rsid w:val="00D104E0"/>
    <w:rsid w:val="00D10C23"/>
    <w:rsid w:val="00D10E8C"/>
    <w:rsid w:val="00D1337A"/>
    <w:rsid w:val="00D13AEF"/>
    <w:rsid w:val="00D174B8"/>
    <w:rsid w:val="00D17A4D"/>
    <w:rsid w:val="00D17C10"/>
    <w:rsid w:val="00D217C3"/>
    <w:rsid w:val="00D21D41"/>
    <w:rsid w:val="00D22008"/>
    <w:rsid w:val="00D2211A"/>
    <w:rsid w:val="00D25BEA"/>
    <w:rsid w:val="00D2650E"/>
    <w:rsid w:val="00D26E53"/>
    <w:rsid w:val="00D3059C"/>
    <w:rsid w:val="00D3120B"/>
    <w:rsid w:val="00D313FF"/>
    <w:rsid w:val="00D32AE2"/>
    <w:rsid w:val="00D32D2C"/>
    <w:rsid w:val="00D33983"/>
    <w:rsid w:val="00D34DAE"/>
    <w:rsid w:val="00D35BA8"/>
    <w:rsid w:val="00D36691"/>
    <w:rsid w:val="00D40298"/>
    <w:rsid w:val="00D40AD0"/>
    <w:rsid w:val="00D431D7"/>
    <w:rsid w:val="00D443F8"/>
    <w:rsid w:val="00D4480D"/>
    <w:rsid w:val="00D454E4"/>
    <w:rsid w:val="00D46D23"/>
    <w:rsid w:val="00D47A2B"/>
    <w:rsid w:val="00D47A91"/>
    <w:rsid w:val="00D47B0B"/>
    <w:rsid w:val="00D51348"/>
    <w:rsid w:val="00D51533"/>
    <w:rsid w:val="00D516D8"/>
    <w:rsid w:val="00D51708"/>
    <w:rsid w:val="00D51E5E"/>
    <w:rsid w:val="00D52DC3"/>
    <w:rsid w:val="00D53B64"/>
    <w:rsid w:val="00D53EEF"/>
    <w:rsid w:val="00D5444B"/>
    <w:rsid w:val="00D55643"/>
    <w:rsid w:val="00D56561"/>
    <w:rsid w:val="00D57628"/>
    <w:rsid w:val="00D60CF2"/>
    <w:rsid w:val="00D615A7"/>
    <w:rsid w:val="00D63297"/>
    <w:rsid w:val="00D64359"/>
    <w:rsid w:val="00D65808"/>
    <w:rsid w:val="00D65FDD"/>
    <w:rsid w:val="00D67FA3"/>
    <w:rsid w:val="00D70AFA"/>
    <w:rsid w:val="00D71727"/>
    <w:rsid w:val="00D71867"/>
    <w:rsid w:val="00D72F4E"/>
    <w:rsid w:val="00D75177"/>
    <w:rsid w:val="00D7568D"/>
    <w:rsid w:val="00D8035D"/>
    <w:rsid w:val="00D806A5"/>
    <w:rsid w:val="00D81A73"/>
    <w:rsid w:val="00D8214C"/>
    <w:rsid w:val="00D83246"/>
    <w:rsid w:val="00D8332D"/>
    <w:rsid w:val="00D83803"/>
    <w:rsid w:val="00D840CF"/>
    <w:rsid w:val="00D84EE9"/>
    <w:rsid w:val="00D8581F"/>
    <w:rsid w:val="00D86779"/>
    <w:rsid w:val="00D87980"/>
    <w:rsid w:val="00D90284"/>
    <w:rsid w:val="00D913AB"/>
    <w:rsid w:val="00D9198B"/>
    <w:rsid w:val="00D93595"/>
    <w:rsid w:val="00D93E4B"/>
    <w:rsid w:val="00D9690E"/>
    <w:rsid w:val="00D97CAD"/>
    <w:rsid w:val="00DA0C29"/>
    <w:rsid w:val="00DA18A7"/>
    <w:rsid w:val="00DA38C9"/>
    <w:rsid w:val="00DA5092"/>
    <w:rsid w:val="00DA63FA"/>
    <w:rsid w:val="00DA6638"/>
    <w:rsid w:val="00DA6894"/>
    <w:rsid w:val="00DA6B57"/>
    <w:rsid w:val="00DA6F0F"/>
    <w:rsid w:val="00DB06E1"/>
    <w:rsid w:val="00DB0AE6"/>
    <w:rsid w:val="00DB21E2"/>
    <w:rsid w:val="00DB3A3B"/>
    <w:rsid w:val="00DB3C68"/>
    <w:rsid w:val="00DB625B"/>
    <w:rsid w:val="00DC07CB"/>
    <w:rsid w:val="00DC186A"/>
    <w:rsid w:val="00DC1E4F"/>
    <w:rsid w:val="00DC1F65"/>
    <w:rsid w:val="00DC29D9"/>
    <w:rsid w:val="00DC3699"/>
    <w:rsid w:val="00DC3CF8"/>
    <w:rsid w:val="00DC4C3B"/>
    <w:rsid w:val="00DC5100"/>
    <w:rsid w:val="00DC5984"/>
    <w:rsid w:val="00DC6EFD"/>
    <w:rsid w:val="00DC7ECE"/>
    <w:rsid w:val="00DD00A9"/>
    <w:rsid w:val="00DD0EBE"/>
    <w:rsid w:val="00DD1138"/>
    <w:rsid w:val="00DD1F11"/>
    <w:rsid w:val="00DD2884"/>
    <w:rsid w:val="00DD35BA"/>
    <w:rsid w:val="00DD3EA6"/>
    <w:rsid w:val="00DD3FF8"/>
    <w:rsid w:val="00DD4499"/>
    <w:rsid w:val="00DD65C7"/>
    <w:rsid w:val="00DE0385"/>
    <w:rsid w:val="00DE1ABF"/>
    <w:rsid w:val="00DE2A04"/>
    <w:rsid w:val="00DE3AD2"/>
    <w:rsid w:val="00DE76F1"/>
    <w:rsid w:val="00DF1619"/>
    <w:rsid w:val="00DF1F28"/>
    <w:rsid w:val="00DF3EB2"/>
    <w:rsid w:val="00DF4C74"/>
    <w:rsid w:val="00DF654B"/>
    <w:rsid w:val="00DF72E6"/>
    <w:rsid w:val="00DF738E"/>
    <w:rsid w:val="00DF7966"/>
    <w:rsid w:val="00DF7F45"/>
    <w:rsid w:val="00E025F7"/>
    <w:rsid w:val="00E02C7C"/>
    <w:rsid w:val="00E0406B"/>
    <w:rsid w:val="00E0554A"/>
    <w:rsid w:val="00E059EB"/>
    <w:rsid w:val="00E06980"/>
    <w:rsid w:val="00E069FB"/>
    <w:rsid w:val="00E113FC"/>
    <w:rsid w:val="00E1284E"/>
    <w:rsid w:val="00E144D4"/>
    <w:rsid w:val="00E158C0"/>
    <w:rsid w:val="00E17BD4"/>
    <w:rsid w:val="00E203D2"/>
    <w:rsid w:val="00E211FF"/>
    <w:rsid w:val="00E21732"/>
    <w:rsid w:val="00E22FDB"/>
    <w:rsid w:val="00E232D0"/>
    <w:rsid w:val="00E23E26"/>
    <w:rsid w:val="00E256C8"/>
    <w:rsid w:val="00E27C7D"/>
    <w:rsid w:val="00E30823"/>
    <w:rsid w:val="00E31115"/>
    <w:rsid w:val="00E31A3F"/>
    <w:rsid w:val="00E31DD1"/>
    <w:rsid w:val="00E3242A"/>
    <w:rsid w:val="00E3330E"/>
    <w:rsid w:val="00E33A43"/>
    <w:rsid w:val="00E343BD"/>
    <w:rsid w:val="00E35607"/>
    <w:rsid w:val="00E36CB2"/>
    <w:rsid w:val="00E37A34"/>
    <w:rsid w:val="00E37D6A"/>
    <w:rsid w:val="00E40A16"/>
    <w:rsid w:val="00E416A1"/>
    <w:rsid w:val="00E42390"/>
    <w:rsid w:val="00E43652"/>
    <w:rsid w:val="00E4408F"/>
    <w:rsid w:val="00E44962"/>
    <w:rsid w:val="00E45F81"/>
    <w:rsid w:val="00E46346"/>
    <w:rsid w:val="00E46751"/>
    <w:rsid w:val="00E47893"/>
    <w:rsid w:val="00E5042C"/>
    <w:rsid w:val="00E51522"/>
    <w:rsid w:val="00E51BB9"/>
    <w:rsid w:val="00E52175"/>
    <w:rsid w:val="00E53308"/>
    <w:rsid w:val="00E53BCF"/>
    <w:rsid w:val="00E54E6B"/>
    <w:rsid w:val="00E55448"/>
    <w:rsid w:val="00E55FFC"/>
    <w:rsid w:val="00E5608F"/>
    <w:rsid w:val="00E56D5E"/>
    <w:rsid w:val="00E5771F"/>
    <w:rsid w:val="00E578AA"/>
    <w:rsid w:val="00E60062"/>
    <w:rsid w:val="00E60177"/>
    <w:rsid w:val="00E60CE8"/>
    <w:rsid w:val="00E6122F"/>
    <w:rsid w:val="00E6152F"/>
    <w:rsid w:val="00E61CAA"/>
    <w:rsid w:val="00E660A8"/>
    <w:rsid w:val="00E66DB1"/>
    <w:rsid w:val="00E67437"/>
    <w:rsid w:val="00E67F99"/>
    <w:rsid w:val="00E70566"/>
    <w:rsid w:val="00E70748"/>
    <w:rsid w:val="00E71031"/>
    <w:rsid w:val="00E7143B"/>
    <w:rsid w:val="00E71497"/>
    <w:rsid w:val="00E72CE4"/>
    <w:rsid w:val="00E72FC8"/>
    <w:rsid w:val="00E740C9"/>
    <w:rsid w:val="00E74300"/>
    <w:rsid w:val="00E74F7F"/>
    <w:rsid w:val="00E76D49"/>
    <w:rsid w:val="00E77070"/>
    <w:rsid w:val="00E80395"/>
    <w:rsid w:val="00E80455"/>
    <w:rsid w:val="00E804A6"/>
    <w:rsid w:val="00E80EF0"/>
    <w:rsid w:val="00E81BB1"/>
    <w:rsid w:val="00E8213B"/>
    <w:rsid w:val="00E82650"/>
    <w:rsid w:val="00E83B40"/>
    <w:rsid w:val="00E844EE"/>
    <w:rsid w:val="00E84C3B"/>
    <w:rsid w:val="00E864F8"/>
    <w:rsid w:val="00E86977"/>
    <w:rsid w:val="00E9235E"/>
    <w:rsid w:val="00E938AC"/>
    <w:rsid w:val="00E97312"/>
    <w:rsid w:val="00E974AB"/>
    <w:rsid w:val="00E97E46"/>
    <w:rsid w:val="00EA04D7"/>
    <w:rsid w:val="00EA1A56"/>
    <w:rsid w:val="00EA2023"/>
    <w:rsid w:val="00EA23CF"/>
    <w:rsid w:val="00EA39BC"/>
    <w:rsid w:val="00EA4002"/>
    <w:rsid w:val="00EA420B"/>
    <w:rsid w:val="00EA4252"/>
    <w:rsid w:val="00EA48C4"/>
    <w:rsid w:val="00EA59EC"/>
    <w:rsid w:val="00EA5F53"/>
    <w:rsid w:val="00EA625C"/>
    <w:rsid w:val="00EA6CD7"/>
    <w:rsid w:val="00EB17C9"/>
    <w:rsid w:val="00EB1ACB"/>
    <w:rsid w:val="00EB1EE6"/>
    <w:rsid w:val="00EB22E4"/>
    <w:rsid w:val="00EB29E3"/>
    <w:rsid w:val="00EB52D9"/>
    <w:rsid w:val="00EB5551"/>
    <w:rsid w:val="00EB5CE4"/>
    <w:rsid w:val="00EB5EA9"/>
    <w:rsid w:val="00EB6D53"/>
    <w:rsid w:val="00EB7055"/>
    <w:rsid w:val="00EB7FB6"/>
    <w:rsid w:val="00EC2355"/>
    <w:rsid w:val="00EC6061"/>
    <w:rsid w:val="00ED0254"/>
    <w:rsid w:val="00ED08FF"/>
    <w:rsid w:val="00ED12B7"/>
    <w:rsid w:val="00ED139E"/>
    <w:rsid w:val="00ED1825"/>
    <w:rsid w:val="00ED3024"/>
    <w:rsid w:val="00ED563E"/>
    <w:rsid w:val="00ED5F4B"/>
    <w:rsid w:val="00EE1094"/>
    <w:rsid w:val="00EE1A00"/>
    <w:rsid w:val="00EE20F6"/>
    <w:rsid w:val="00EE2FAD"/>
    <w:rsid w:val="00EE3EEB"/>
    <w:rsid w:val="00EE3FF7"/>
    <w:rsid w:val="00EE6465"/>
    <w:rsid w:val="00EE6718"/>
    <w:rsid w:val="00EE6A9E"/>
    <w:rsid w:val="00EE79CE"/>
    <w:rsid w:val="00EF1EFD"/>
    <w:rsid w:val="00EF2D93"/>
    <w:rsid w:val="00EF3326"/>
    <w:rsid w:val="00EF347F"/>
    <w:rsid w:val="00EF6498"/>
    <w:rsid w:val="00EF7403"/>
    <w:rsid w:val="00F00B0C"/>
    <w:rsid w:val="00F0111A"/>
    <w:rsid w:val="00F042FD"/>
    <w:rsid w:val="00F06A48"/>
    <w:rsid w:val="00F10174"/>
    <w:rsid w:val="00F11E2A"/>
    <w:rsid w:val="00F124B0"/>
    <w:rsid w:val="00F12BDE"/>
    <w:rsid w:val="00F135EF"/>
    <w:rsid w:val="00F16443"/>
    <w:rsid w:val="00F16D00"/>
    <w:rsid w:val="00F178A0"/>
    <w:rsid w:val="00F2135C"/>
    <w:rsid w:val="00F21BDD"/>
    <w:rsid w:val="00F21BE5"/>
    <w:rsid w:val="00F222B9"/>
    <w:rsid w:val="00F22FAB"/>
    <w:rsid w:val="00F26DD2"/>
    <w:rsid w:val="00F270DB"/>
    <w:rsid w:val="00F2729F"/>
    <w:rsid w:val="00F27590"/>
    <w:rsid w:val="00F27A95"/>
    <w:rsid w:val="00F30BD0"/>
    <w:rsid w:val="00F31D2F"/>
    <w:rsid w:val="00F344F3"/>
    <w:rsid w:val="00F34CE4"/>
    <w:rsid w:val="00F34FA5"/>
    <w:rsid w:val="00F35E2A"/>
    <w:rsid w:val="00F36AD2"/>
    <w:rsid w:val="00F36F36"/>
    <w:rsid w:val="00F379C9"/>
    <w:rsid w:val="00F405FE"/>
    <w:rsid w:val="00F4195B"/>
    <w:rsid w:val="00F441B7"/>
    <w:rsid w:val="00F4489B"/>
    <w:rsid w:val="00F4739A"/>
    <w:rsid w:val="00F47419"/>
    <w:rsid w:val="00F5036D"/>
    <w:rsid w:val="00F50919"/>
    <w:rsid w:val="00F51586"/>
    <w:rsid w:val="00F52B00"/>
    <w:rsid w:val="00F52DB4"/>
    <w:rsid w:val="00F53308"/>
    <w:rsid w:val="00F538C1"/>
    <w:rsid w:val="00F53D61"/>
    <w:rsid w:val="00F544DD"/>
    <w:rsid w:val="00F57D0E"/>
    <w:rsid w:val="00F60B60"/>
    <w:rsid w:val="00F60E63"/>
    <w:rsid w:val="00F6201E"/>
    <w:rsid w:val="00F6286C"/>
    <w:rsid w:val="00F62C0D"/>
    <w:rsid w:val="00F63808"/>
    <w:rsid w:val="00F63E0A"/>
    <w:rsid w:val="00F6440C"/>
    <w:rsid w:val="00F6478F"/>
    <w:rsid w:val="00F655BD"/>
    <w:rsid w:val="00F6624B"/>
    <w:rsid w:val="00F6735D"/>
    <w:rsid w:val="00F67E61"/>
    <w:rsid w:val="00F728B0"/>
    <w:rsid w:val="00F7295D"/>
    <w:rsid w:val="00F7355B"/>
    <w:rsid w:val="00F736E0"/>
    <w:rsid w:val="00F73731"/>
    <w:rsid w:val="00F73B8F"/>
    <w:rsid w:val="00F74CBE"/>
    <w:rsid w:val="00F751B8"/>
    <w:rsid w:val="00F76310"/>
    <w:rsid w:val="00F763A6"/>
    <w:rsid w:val="00F76DC3"/>
    <w:rsid w:val="00F771EC"/>
    <w:rsid w:val="00F8036A"/>
    <w:rsid w:val="00F80E52"/>
    <w:rsid w:val="00F830B6"/>
    <w:rsid w:val="00F833F7"/>
    <w:rsid w:val="00F84305"/>
    <w:rsid w:val="00F84795"/>
    <w:rsid w:val="00F84BA2"/>
    <w:rsid w:val="00F84F62"/>
    <w:rsid w:val="00F859E5"/>
    <w:rsid w:val="00F8687B"/>
    <w:rsid w:val="00F86DE7"/>
    <w:rsid w:val="00F8707B"/>
    <w:rsid w:val="00F904DB"/>
    <w:rsid w:val="00F90B50"/>
    <w:rsid w:val="00F91E6D"/>
    <w:rsid w:val="00F91EE1"/>
    <w:rsid w:val="00F921EF"/>
    <w:rsid w:val="00F9273D"/>
    <w:rsid w:val="00F92975"/>
    <w:rsid w:val="00F92C8C"/>
    <w:rsid w:val="00F93A21"/>
    <w:rsid w:val="00F93E89"/>
    <w:rsid w:val="00F9697B"/>
    <w:rsid w:val="00F97585"/>
    <w:rsid w:val="00FA111F"/>
    <w:rsid w:val="00FA3752"/>
    <w:rsid w:val="00FA438A"/>
    <w:rsid w:val="00FA4C51"/>
    <w:rsid w:val="00FA4CC6"/>
    <w:rsid w:val="00FA4F7F"/>
    <w:rsid w:val="00FA52D1"/>
    <w:rsid w:val="00FA7E8E"/>
    <w:rsid w:val="00FB02EB"/>
    <w:rsid w:val="00FB0E84"/>
    <w:rsid w:val="00FB0EFF"/>
    <w:rsid w:val="00FB1089"/>
    <w:rsid w:val="00FB22FE"/>
    <w:rsid w:val="00FB3272"/>
    <w:rsid w:val="00FB3E45"/>
    <w:rsid w:val="00FB481F"/>
    <w:rsid w:val="00FB572A"/>
    <w:rsid w:val="00FB6BFC"/>
    <w:rsid w:val="00FB7300"/>
    <w:rsid w:val="00FC17B2"/>
    <w:rsid w:val="00FC1E24"/>
    <w:rsid w:val="00FC33B8"/>
    <w:rsid w:val="00FC3A39"/>
    <w:rsid w:val="00FC3D09"/>
    <w:rsid w:val="00FC507B"/>
    <w:rsid w:val="00FC54F0"/>
    <w:rsid w:val="00FC5A55"/>
    <w:rsid w:val="00FC5AB1"/>
    <w:rsid w:val="00FC623D"/>
    <w:rsid w:val="00FC6B7A"/>
    <w:rsid w:val="00FC6CA9"/>
    <w:rsid w:val="00FC74A0"/>
    <w:rsid w:val="00FD0986"/>
    <w:rsid w:val="00FD18FC"/>
    <w:rsid w:val="00FD28FF"/>
    <w:rsid w:val="00FD2AB8"/>
    <w:rsid w:val="00FD3524"/>
    <w:rsid w:val="00FD4145"/>
    <w:rsid w:val="00FD4833"/>
    <w:rsid w:val="00FE02E4"/>
    <w:rsid w:val="00FE1AB8"/>
    <w:rsid w:val="00FE2269"/>
    <w:rsid w:val="00FE2A97"/>
    <w:rsid w:val="00FE351E"/>
    <w:rsid w:val="00FE3F7A"/>
    <w:rsid w:val="00FE477A"/>
    <w:rsid w:val="00FE4886"/>
    <w:rsid w:val="00FE4903"/>
    <w:rsid w:val="00FE4A14"/>
    <w:rsid w:val="00FE53CC"/>
    <w:rsid w:val="00FE587C"/>
    <w:rsid w:val="00FE5C0F"/>
    <w:rsid w:val="00FE6088"/>
    <w:rsid w:val="00FE6603"/>
    <w:rsid w:val="00FF1E4B"/>
    <w:rsid w:val="00FF2A4B"/>
    <w:rsid w:val="00FF4C66"/>
    <w:rsid w:val="00FF5958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  <w14:docId w14:val="61362B7B"/>
  <w15:docId w15:val="{6B1E961F-A587-454E-92FC-43DE0AC57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HIL"/>
    <w:qFormat/>
    <w:pPr>
      <w:jc w:val="both"/>
    </w:pPr>
    <w:rPr>
      <w:rFonts w:ascii="Arial" w:hAnsi="Arial"/>
      <w:sz w:val="22"/>
      <w:szCs w:val="24"/>
    </w:rPr>
  </w:style>
  <w:style w:type="paragraph" w:styleId="berschrift1">
    <w:name w:val="heading 1"/>
    <w:aliases w:val="H1,h1"/>
    <w:basedOn w:val="Standard"/>
    <w:next w:val="Standard"/>
    <w:qFormat/>
    <w:pPr>
      <w:keepNext/>
      <w:pageBreakBefore/>
      <w:numPr>
        <w:numId w:val="6"/>
      </w:numPr>
      <w:tabs>
        <w:tab w:val="clear" w:pos="432"/>
        <w:tab w:val="left" w:pos="1134"/>
      </w:tabs>
      <w:spacing w:before="240" w:after="60"/>
      <w:ind w:left="1134" w:hanging="1134"/>
      <w:outlineLvl w:val="0"/>
    </w:pPr>
    <w:rPr>
      <w:rFonts w:cs="Arial"/>
      <w:b/>
      <w:bCs/>
      <w:kern w:val="32"/>
      <w:sz w:val="36"/>
      <w:szCs w:val="32"/>
    </w:rPr>
  </w:style>
  <w:style w:type="paragraph" w:styleId="berschrift2">
    <w:name w:val="heading 2"/>
    <w:aliases w:val="h2,Gliederung2,Gliederung,H2"/>
    <w:basedOn w:val="Standard"/>
    <w:next w:val="Standard"/>
    <w:qFormat/>
    <w:pPr>
      <w:keepNext/>
      <w:numPr>
        <w:ilvl w:val="1"/>
        <w:numId w:val="6"/>
      </w:numPr>
      <w:tabs>
        <w:tab w:val="clear" w:pos="576"/>
        <w:tab w:val="left" w:pos="1134"/>
      </w:tabs>
      <w:spacing w:before="240" w:after="60"/>
      <w:ind w:left="1134" w:hanging="1134"/>
      <w:outlineLvl w:val="1"/>
    </w:pPr>
    <w:rPr>
      <w:rFonts w:cs="Arial"/>
      <w:b/>
      <w:bCs/>
      <w:iCs/>
      <w:sz w:val="32"/>
      <w:szCs w:val="28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6"/>
      </w:numPr>
      <w:tabs>
        <w:tab w:val="clear" w:pos="720"/>
        <w:tab w:val="left" w:pos="1134"/>
      </w:tabs>
      <w:spacing w:before="240" w:after="60"/>
      <w:ind w:left="1134" w:hanging="1134"/>
      <w:outlineLvl w:val="2"/>
    </w:pPr>
    <w:rPr>
      <w:rFonts w:cs="Arial"/>
      <w:b/>
      <w:bCs/>
      <w:sz w:val="30"/>
      <w:szCs w:val="26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6"/>
      </w:numPr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pPr>
      <w:numPr>
        <w:ilvl w:val="4"/>
        <w:numId w:val="6"/>
      </w:numPr>
      <w:spacing w:before="240" w:after="60"/>
      <w:outlineLvl w:val="4"/>
    </w:pPr>
    <w:rPr>
      <w:b/>
      <w:bCs/>
      <w:iCs/>
      <w:sz w:val="26"/>
      <w:szCs w:val="26"/>
    </w:rPr>
  </w:style>
  <w:style w:type="paragraph" w:styleId="berschrift6">
    <w:name w:val="heading 6"/>
    <w:basedOn w:val="Standard"/>
    <w:next w:val="Standard"/>
    <w:qFormat/>
    <w:pPr>
      <w:numPr>
        <w:ilvl w:val="5"/>
        <w:numId w:val="6"/>
      </w:numPr>
      <w:tabs>
        <w:tab w:val="clear" w:pos="1440"/>
        <w:tab w:val="left" w:pos="1134"/>
      </w:tabs>
      <w:spacing w:before="240" w:after="60"/>
      <w:outlineLvl w:val="5"/>
    </w:pPr>
    <w:rPr>
      <w:b/>
      <w:bCs/>
      <w:sz w:val="24"/>
      <w:szCs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6"/>
      </w:numPr>
      <w:tabs>
        <w:tab w:val="clear" w:pos="1800"/>
        <w:tab w:val="left" w:pos="1361"/>
      </w:tabs>
      <w:spacing w:before="240" w:after="60"/>
      <w:ind w:left="1361" w:hanging="1361"/>
      <w:outlineLvl w:val="6"/>
    </w:pPr>
    <w:rPr>
      <w:b/>
      <w:sz w:val="24"/>
    </w:rPr>
  </w:style>
  <w:style w:type="paragraph" w:styleId="berschrift8">
    <w:name w:val="heading 8"/>
    <w:basedOn w:val="Standard"/>
    <w:next w:val="Standard"/>
    <w:qFormat/>
    <w:pPr>
      <w:numPr>
        <w:ilvl w:val="7"/>
        <w:numId w:val="6"/>
      </w:numPr>
      <w:tabs>
        <w:tab w:val="clear" w:pos="2160"/>
        <w:tab w:val="left" w:pos="1474"/>
      </w:tabs>
      <w:spacing w:before="240" w:after="60"/>
      <w:ind w:left="1474" w:hanging="1474"/>
      <w:outlineLvl w:val="7"/>
    </w:pPr>
    <w:rPr>
      <w:b/>
      <w:iCs/>
      <w:sz w:val="24"/>
    </w:rPr>
  </w:style>
  <w:style w:type="paragraph" w:styleId="berschrift9">
    <w:name w:val="heading 9"/>
    <w:basedOn w:val="Standard"/>
    <w:next w:val="Standard"/>
    <w:qFormat/>
    <w:pPr>
      <w:numPr>
        <w:ilvl w:val="8"/>
        <w:numId w:val="6"/>
      </w:numPr>
      <w:tabs>
        <w:tab w:val="clear" w:pos="2520"/>
        <w:tab w:val="left" w:pos="1588"/>
      </w:tabs>
      <w:spacing w:before="240" w:after="60"/>
      <w:outlineLvl w:val="8"/>
    </w:pPr>
    <w:rPr>
      <w:rFonts w:cs="Arial"/>
      <w:b/>
      <w:sz w:val="24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sz w:val="16"/>
    </w:rPr>
  </w:style>
  <w:style w:type="paragraph" w:styleId="Verzeichnis1">
    <w:name w:val="toc 1"/>
    <w:aliases w:val="HIL-V1"/>
    <w:basedOn w:val="Standard"/>
    <w:next w:val="Standard"/>
    <w:autoRedefine/>
    <w:semiHidden/>
    <w:pPr>
      <w:tabs>
        <w:tab w:val="left" w:pos="0"/>
        <w:tab w:val="left" w:pos="1134"/>
        <w:tab w:val="right" w:leader="dot" w:pos="8222"/>
      </w:tabs>
      <w:spacing w:before="360"/>
      <w:ind w:left="1134" w:right="1134" w:hanging="1134"/>
      <w:jc w:val="left"/>
    </w:pPr>
    <w:rPr>
      <w:b/>
      <w:caps/>
      <w:noProof/>
      <w:sz w:val="24"/>
    </w:rPr>
  </w:style>
  <w:style w:type="paragraph" w:styleId="Aufzhlungszeichen">
    <w:name w:val="List Bullet"/>
    <w:aliases w:val="HIL-A1"/>
    <w:basedOn w:val="Standard"/>
    <w:pPr>
      <w:numPr>
        <w:numId w:val="1"/>
      </w:numPr>
      <w:tabs>
        <w:tab w:val="clear" w:pos="360"/>
        <w:tab w:val="left" w:pos="567"/>
      </w:tabs>
      <w:ind w:left="568" w:hanging="284"/>
    </w:pPr>
  </w:style>
  <w:style w:type="character" w:styleId="Funotenzeichen">
    <w:name w:val="footnote reference"/>
    <w:semiHidden/>
    <w:rPr>
      <w:vertAlign w:val="superscript"/>
    </w:rPr>
  </w:style>
  <w:style w:type="paragraph" w:styleId="Aufzhlungszeichen2">
    <w:name w:val="List Bullet 2"/>
    <w:aliases w:val="Aufzählungszeichen 2HIL"/>
    <w:basedOn w:val="Standard"/>
    <w:pPr>
      <w:numPr>
        <w:numId w:val="2"/>
      </w:numPr>
      <w:tabs>
        <w:tab w:val="clear" w:pos="643"/>
        <w:tab w:val="left" w:pos="851"/>
      </w:tabs>
      <w:ind w:left="851" w:hanging="284"/>
    </w:pPr>
  </w:style>
  <w:style w:type="paragraph" w:styleId="Aufzhlungszeichen3">
    <w:name w:val="List Bullet 3"/>
    <w:aliases w:val="Aufzählungszeichen 3HIL"/>
    <w:basedOn w:val="Standard"/>
    <w:pPr>
      <w:numPr>
        <w:numId w:val="3"/>
      </w:numPr>
      <w:tabs>
        <w:tab w:val="left" w:pos="1134"/>
      </w:tabs>
    </w:pPr>
  </w:style>
  <w:style w:type="paragraph" w:styleId="Aufzhlungszeichen4">
    <w:name w:val="List Bullet 4"/>
    <w:aliases w:val="Aufzählungszeichen 4HIL"/>
    <w:basedOn w:val="Standard"/>
    <w:pPr>
      <w:numPr>
        <w:numId w:val="4"/>
      </w:numPr>
      <w:tabs>
        <w:tab w:val="clear" w:pos="1209"/>
        <w:tab w:val="left" w:pos="1418"/>
      </w:tabs>
      <w:ind w:left="1418" w:hanging="284"/>
    </w:pPr>
  </w:style>
  <w:style w:type="paragraph" w:styleId="Aufzhlungszeichen5">
    <w:name w:val="List Bullet 5"/>
    <w:aliases w:val="Aufzählungszeichen 5HIL"/>
    <w:basedOn w:val="Standard"/>
    <w:pPr>
      <w:numPr>
        <w:numId w:val="5"/>
      </w:numPr>
      <w:tabs>
        <w:tab w:val="clear" w:pos="1494"/>
        <w:tab w:val="left" w:pos="1701"/>
      </w:tabs>
      <w:ind w:left="1702" w:hanging="284"/>
    </w:pPr>
  </w:style>
  <w:style w:type="character" w:styleId="BesuchterLink">
    <w:name w:val="FollowedHyperlink"/>
    <w:rPr>
      <w:color w:val="800080"/>
      <w:u w:val="single"/>
    </w:rPr>
  </w:style>
  <w:style w:type="paragraph" w:customStyle="1" w:styleId="HIL-Liste-Num-1">
    <w:name w:val="HIL-Liste-Num-1"/>
    <w:basedOn w:val="Standard"/>
    <w:pPr>
      <w:numPr>
        <w:numId w:val="19"/>
      </w:numPr>
      <w:tabs>
        <w:tab w:val="clear" w:pos="720"/>
        <w:tab w:val="left" w:pos="709"/>
      </w:tabs>
      <w:spacing w:before="120"/>
      <w:ind w:left="709" w:hanging="425"/>
    </w:pPr>
  </w:style>
  <w:style w:type="paragraph" w:styleId="Verzeichnis9">
    <w:name w:val="toc 9"/>
    <w:aliases w:val="HIL-V9"/>
    <w:basedOn w:val="Standard"/>
    <w:next w:val="Standard"/>
    <w:autoRedefine/>
    <w:semiHidden/>
    <w:pPr>
      <w:tabs>
        <w:tab w:val="left" w:pos="567"/>
        <w:tab w:val="right" w:leader="dot" w:pos="8222"/>
      </w:tabs>
      <w:spacing w:after="60"/>
      <w:ind w:left="567" w:right="1134" w:hanging="1701"/>
    </w:pPr>
    <w:rPr>
      <w:noProof/>
    </w:rPr>
  </w:style>
  <w:style w:type="paragraph" w:styleId="Verzeichnis2">
    <w:name w:val="toc 2"/>
    <w:aliases w:val="HIL-V2,Verz. Ebene 2"/>
    <w:basedOn w:val="Standard"/>
    <w:next w:val="Standard"/>
    <w:autoRedefine/>
    <w:semiHidden/>
    <w:pPr>
      <w:tabs>
        <w:tab w:val="left" w:pos="0"/>
        <w:tab w:val="right" w:leader="dot" w:pos="8222"/>
      </w:tabs>
      <w:ind w:left="1134" w:right="1134" w:hanging="1134"/>
    </w:pPr>
    <w:rPr>
      <w:b/>
      <w:noProof/>
    </w:rPr>
  </w:style>
  <w:style w:type="paragraph" w:styleId="Verzeichnis3">
    <w:name w:val="toc 3"/>
    <w:aliases w:val="HIL-V3"/>
    <w:basedOn w:val="Standard"/>
    <w:next w:val="Standard"/>
    <w:autoRedefine/>
    <w:semiHidden/>
    <w:pPr>
      <w:tabs>
        <w:tab w:val="left" w:pos="0"/>
        <w:tab w:val="right" w:leader="dot" w:pos="8222"/>
      </w:tabs>
      <w:spacing w:after="60"/>
      <w:ind w:left="1134" w:right="1134" w:hanging="1134"/>
    </w:pPr>
    <w:rPr>
      <w:noProof/>
    </w:rPr>
  </w:style>
  <w:style w:type="paragraph" w:styleId="Verzeichnis4">
    <w:name w:val="toc 4"/>
    <w:aliases w:val="HIL-V4"/>
    <w:basedOn w:val="Standard"/>
    <w:next w:val="Standard"/>
    <w:autoRedefine/>
    <w:semiHidden/>
    <w:pPr>
      <w:tabs>
        <w:tab w:val="left" w:pos="0"/>
        <w:tab w:val="right" w:leader="dot" w:pos="8222"/>
      </w:tabs>
      <w:spacing w:after="60"/>
      <w:ind w:left="1134" w:right="1134" w:hanging="1134"/>
    </w:pPr>
  </w:style>
  <w:style w:type="paragraph" w:styleId="Verzeichnis5">
    <w:name w:val="toc 5"/>
    <w:aliases w:val="HIL-V5"/>
    <w:basedOn w:val="Standard"/>
    <w:next w:val="Standard"/>
    <w:autoRedefine/>
    <w:semiHidden/>
    <w:pPr>
      <w:tabs>
        <w:tab w:val="left" w:pos="0"/>
        <w:tab w:val="right" w:leader="dot" w:pos="8222"/>
      </w:tabs>
      <w:spacing w:after="60"/>
      <w:ind w:left="1134" w:right="1134" w:hanging="1134"/>
    </w:pPr>
    <w:rPr>
      <w:noProof/>
    </w:rPr>
  </w:style>
  <w:style w:type="paragraph" w:styleId="Verzeichnis6">
    <w:name w:val="toc 6"/>
    <w:aliases w:val="HIL-V6"/>
    <w:basedOn w:val="Standard"/>
    <w:next w:val="Standard"/>
    <w:autoRedefine/>
    <w:semiHidden/>
    <w:pPr>
      <w:tabs>
        <w:tab w:val="left" w:pos="0"/>
        <w:tab w:val="right" w:leader="dot" w:pos="8222"/>
      </w:tabs>
      <w:spacing w:after="60"/>
      <w:ind w:left="1134" w:right="1134" w:hanging="1134"/>
    </w:pPr>
    <w:rPr>
      <w:noProof/>
    </w:rPr>
  </w:style>
  <w:style w:type="paragraph" w:styleId="Verzeichnis7">
    <w:name w:val="toc 7"/>
    <w:aliases w:val="HIL-V7"/>
    <w:basedOn w:val="Standard"/>
    <w:next w:val="Standard"/>
    <w:autoRedefine/>
    <w:semiHidden/>
    <w:pPr>
      <w:tabs>
        <w:tab w:val="left" w:pos="567"/>
        <w:tab w:val="right" w:leader="dot" w:pos="8222"/>
      </w:tabs>
      <w:spacing w:after="60"/>
      <w:ind w:left="567" w:right="1134" w:hanging="1701"/>
    </w:pPr>
  </w:style>
  <w:style w:type="paragraph" w:styleId="Verzeichnis8">
    <w:name w:val="toc 8"/>
    <w:aliases w:val="HIL-V8"/>
    <w:basedOn w:val="Standard"/>
    <w:next w:val="Standard"/>
    <w:autoRedefine/>
    <w:semiHidden/>
    <w:pPr>
      <w:tabs>
        <w:tab w:val="left" w:pos="567"/>
        <w:tab w:val="right" w:leader="dot" w:pos="8222"/>
      </w:tabs>
      <w:spacing w:after="60"/>
      <w:ind w:left="567" w:right="1134" w:hanging="1701"/>
    </w:pPr>
  </w:style>
  <w:style w:type="character" w:styleId="Hyperlink">
    <w:name w:val="Hyperlink"/>
    <w:rPr>
      <w:rFonts w:ascii="Arial" w:hAnsi="Arial"/>
      <w:color w:val="0000FF"/>
      <w:u w:val="single"/>
    </w:rPr>
  </w:style>
  <w:style w:type="paragraph" w:customStyle="1" w:styleId="HIL-Blocksatz">
    <w:name w:val="HIL-Blocksatz"/>
    <w:basedOn w:val="Standard"/>
  </w:style>
  <w:style w:type="paragraph" w:customStyle="1" w:styleId="HIL-Liste-Num-2">
    <w:name w:val="HIL-Liste-Num-2"/>
    <w:basedOn w:val="Standard"/>
    <w:pPr>
      <w:numPr>
        <w:numId w:val="20"/>
      </w:numPr>
      <w:tabs>
        <w:tab w:val="clear" w:pos="720"/>
        <w:tab w:val="num" w:pos="1134"/>
      </w:tabs>
      <w:ind w:left="1134" w:hanging="425"/>
    </w:pPr>
  </w:style>
  <w:style w:type="paragraph" w:customStyle="1" w:styleId="HIL-Rechtsbndig">
    <w:name w:val="HIL-Rechtsbündig"/>
    <w:basedOn w:val="Standard"/>
    <w:pPr>
      <w:jc w:val="right"/>
    </w:pPr>
  </w:style>
  <w:style w:type="paragraph" w:customStyle="1" w:styleId="HIL-Zentriert">
    <w:name w:val="HIL-Zentriert"/>
    <w:basedOn w:val="Standard"/>
    <w:pPr>
      <w:jc w:val="center"/>
    </w:pPr>
  </w:style>
  <w:style w:type="paragraph" w:customStyle="1" w:styleId="HIL-Fuzeile">
    <w:name w:val="HIL-Fußzeile"/>
    <w:basedOn w:val="Standard"/>
    <w:pPr>
      <w:tabs>
        <w:tab w:val="center" w:pos="3544"/>
        <w:tab w:val="right" w:pos="8222"/>
      </w:tabs>
      <w:ind w:left="-1134"/>
    </w:pPr>
    <w:rPr>
      <w:sz w:val="16"/>
    </w:rPr>
  </w:style>
  <w:style w:type="paragraph" w:customStyle="1" w:styleId="HIL-Kopfzeile">
    <w:name w:val="HIL-Kopfzeile"/>
    <w:basedOn w:val="Standard"/>
    <w:pPr>
      <w:tabs>
        <w:tab w:val="center" w:pos="3544"/>
        <w:tab w:val="right" w:pos="8222"/>
      </w:tabs>
      <w:ind w:left="-1134"/>
    </w:pPr>
    <w:rPr>
      <w:sz w:val="20"/>
    </w:rPr>
  </w:style>
  <w:style w:type="paragraph" w:customStyle="1" w:styleId="HIL-10-ohne-Abstand">
    <w:name w:val="HIL-10-ohne-Abstand"/>
    <w:basedOn w:val="Standard"/>
    <w:rPr>
      <w:sz w:val="20"/>
    </w:rPr>
  </w:style>
  <w:style w:type="paragraph" w:customStyle="1" w:styleId="HIL-berschrift-1">
    <w:name w:val="HIL-Überschrift-1"/>
    <w:basedOn w:val="Standard"/>
    <w:next w:val="HIL-Standard"/>
    <w:rsid w:val="00E3242A"/>
    <w:pPr>
      <w:keepNext/>
      <w:pageBreakBefore/>
      <w:numPr>
        <w:numId w:val="8"/>
      </w:numPr>
      <w:tabs>
        <w:tab w:val="left" w:pos="0"/>
      </w:tabs>
      <w:spacing w:before="240" w:after="120"/>
      <w:outlineLvl w:val="0"/>
    </w:pPr>
    <w:rPr>
      <w:b/>
      <w:caps/>
      <w:sz w:val="32"/>
    </w:rPr>
  </w:style>
  <w:style w:type="paragraph" w:customStyle="1" w:styleId="HIL-Standard">
    <w:name w:val="HIL-Standard"/>
    <w:basedOn w:val="Standard"/>
    <w:link w:val="HIL-StandardChar"/>
    <w:pPr>
      <w:spacing w:before="120"/>
    </w:pPr>
  </w:style>
  <w:style w:type="paragraph" w:customStyle="1" w:styleId="HIL-berschrift-2">
    <w:name w:val="HIL-Überschrift-2"/>
    <w:basedOn w:val="Standard"/>
    <w:next w:val="HIL-Standard"/>
    <w:pPr>
      <w:keepNext/>
      <w:numPr>
        <w:ilvl w:val="1"/>
        <w:numId w:val="8"/>
      </w:numPr>
      <w:tabs>
        <w:tab w:val="left" w:pos="0"/>
      </w:tabs>
      <w:spacing w:before="120"/>
      <w:outlineLvl w:val="1"/>
    </w:pPr>
    <w:rPr>
      <w:b/>
      <w:smallCaps/>
      <w:sz w:val="28"/>
    </w:rPr>
  </w:style>
  <w:style w:type="paragraph" w:customStyle="1" w:styleId="HIL-berschrift-3">
    <w:name w:val="HIL-Überschrift-3"/>
    <w:basedOn w:val="Standard"/>
    <w:next w:val="HIL-Standard"/>
    <w:pPr>
      <w:keepNext/>
      <w:numPr>
        <w:ilvl w:val="2"/>
        <w:numId w:val="8"/>
      </w:numPr>
      <w:tabs>
        <w:tab w:val="left" w:pos="0"/>
      </w:tabs>
      <w:spacing w:before="240" w:after="120"/>
      <w:outlineLvl w:val="2"/>
    </w:pPr>
    <w:rPr>
      <w:b/>
      <w:sz w:val="24"/>
    </w:rPr>
  </w:style>
  <w:style w:type="paragraph" w:customStyle="1" w:styleId="HIL-berschrift-4">
    <w:name w:val="HIL-Überschrift-4"/>
    <w:basedOn w:val="Standard"/>
    <w:next w:val="HIL-Standard"/>
    <w:pPr>
      <w:keepNext/>
      <w:numPr>
        <w:ilvl w:val="3"/>
        <w:numId w:val="8"/>
      </w:numPr>
      <w:tabs>
        <w:tab w:val="left" w:pos="0"/>
      </w:tabs>
      <w:spacing w:before="240" w:after="120"/>
      <w:outlineLvl w:val="3"/>
    </w:pPr>
    <w:rPr>
      <w:b/>
    </w:rPr>
  </w:style>
  <w:style w:type="paragraph" w:customStyle="1" w:styleId="HIL-berschrift-5">
    <w:name w:val="HIL-Überschrift-5"/>
    <w:basedOn w:val="Standard"/>
    <w:next w:val="HIL-Standard"/>
    <w:pPr>
      <w:keepNext/>
      <w:numPr>
        <w:ilvl w:val="4"/>
        <w:numId w:val="8"/>
      </w:numPr>
      <w:tabs>
        <w:tab w:val="left" w:pos="1134"/>
      </w:tabs>
      <w:outlineLvl w:val="4"/>
    </w:pPr>
    <w:rPr>
      <w:b/>
    </w:rPr>
  </w:style>
  <w:style w:type="paragraph" w:customStyle="1" w:styleId="HIL-berschrift-6">
    <w:name w:val="HIL-Überschrift-6"/>
    <w:basedOn w:val="Standard"/>
    <w:next w:val="HIL-Standard"/>
    <w:pPr>
      <w:keepNext/>
      <w:tabs>
        <w:tab w:val="left" w:pos="142"/>
      </w:tabs>
      <w:ind w:left="142" w:hanging="1276"/>
      <w:outlineLvl w:val="5"/>
    </w:pPr>
    <w:rPr>
      <w:b/>
    </w:rPr>
  </w:style>
  <w:style w:type="paragraph" w:customStyle="1" w:styleId="HIL-berschrift-7">
    <w:name w:val="HIL-Überschrift-7"/>
    <w:basedOn w:val="Standard"/>
    <w:next w:val="HIL-Standard"/>
    <w:pPr>
      <w:keepNext/>
      <w:tabs>
        <w:tab w:val="left" w:pos="284"/>
      </w:tabs>
      <w:ind w:left="284" w:hanging="1418"/>
      <w:outlineLvl w:val="6"/>
    </w:pPr>
    <w:rPr>
      <w:b/>
    </w:rPr>
  </w:style>
  <w:style w:type="paragraph" w:customStyle="1" w:styleId="HIL-berschrift-8">
    <w:name w:val="HIL-Überschrift-8"/>
    <w:basedOn w:val="Standard"/>
    <w:next w:val="HIL-Standard"/>
    <w:pPr>
      <w:keepNext/>
      <w:tabs>
        <w:tab w:val="left" w:pos="567"/>
      </w:tabs>
      <w:ind w:left="567" w:hanging="1701"/>
      <w:outlineLvl w:val="7"/>
    </w:pPr>
    <w:rPr>
      <w:b/>
    </w:rPr>
  </w:style>
  <w:style w:type="paragraph" w:customStyle="1" w:styleId="HIL-berschrift-9">
    <w:name w:val="HIL-Überschrift-9"/>
    <w:basedOn w:val="Standard"/>
    <w:next w:val="HIL-Standard"/>
    <w:pPr>
      <w:keepNext/>
      <w:tabs>
        <w:tab w:val="left" w:pos="851"/>
      </w:tabs>
      <w:ind w:left="851" w:hanging="1985"/>
      <w:outlineLvl w:val="8"/>
    </w:pPr>
    <w:rPr>
      <w:b/>
    </w:rPr>
  </w:style>
  <w:style w:type="paragraph" w:customStyle="1" w:styleId="HIL-Aufzhl-1">
    <w:name w:val="HIL-Aufzähl-1"/>
    <w:basedOn w:val="Standard"/>
    <w:link w:val="HIL-Aufzhl-1Char"/>
    <w:pPr>
      <w:numPr>
        <w:numId w:val="10"/>
      </w:numPr>
      <w:spacing w:before="120"/>
    </w:pPr>
  </w:style>
  <w:style w:type="paragraph" w:customStyle="1" w:styleId="HIL-Aufzhl-2">
    <w:name w:val="HIL-Aufzähl-2"/>
    <w:basedOn w:val="HIL-Standard"/>
    <w:pPr>
      <w:numPr>
        <w:numId w:val="32"/>
      </w:numPr>
    </w:pPr>
    <w:rPr>
      <w:snapToGrid w:val="0"/>
    </w:rPr>
  </w:style>
  <w:style w:type="paragraph" w:customStyle="1" w:styleId="HIL-Aufzhl-3">
    <w:name w:val="HIL-Aufzähl-3"/>
    <w:basedOn w:val="HIL-Aufzhl-2"/>
    <w:autoRedefine/>
    <w:pPr>
      <w:tabs>
        <w:tab w:val="left" w:pos="1701"/>
      </w:tabs>
      <w:ind w:left="1701" w:hanging="283"/>
    </w:pPr>
  </w:style>
  <w:style w:type="paragraph" w:customStyle="1" w:styleId="HIL-Aufzhl-4">
    <w:name w:val="HIL-Aufzähl-4"/>
    <w:basedOn w:val="Standard"/>
    <w:pPr>
      <w:numPr>
        <w:numId w:val="12"/>
      </w:numPr>
      <w:tabs>
        <w:tab w:val="clear" w:pos="720"/>
        <w:tab w:val="left" w:pos="2126"/>
      </w:tabs>
      <w:ind w:left="2126" w:hanging="425"/>
    </w:pPr>
  </w:style>
  <w:style w:type="paragraph" w:customStyle="1" w:styleId="HIL-Aufzhl-5">
    <w:name w:val="HIL-Aufzähl-5"/>
    <w:basedOn w:val="Standard"/>
    <w:pPr>
      <w:numPr>
        <w:numId w:val="13"/>
      </w:numPr>
      <w:tabs>
        <w:tab w:val="clear" w:pos="720"/>
        <w:tab w:val="left" w:pos="2552"/>
      </w:tabs>
      <w:ind w:left="2551" w:hanging="425"/>
    </w:pPr>
  </w:style>
  <w:style w:type="paragraph" w:styleId="Listennummer">
    <w:name w:val="List Number"/>
    <w:basedOn w:val="Standard"/>
    <w:pPr>
      <w:numPr>
        <w:numId w:val="9"/>
      </w:numPr>
    </w:pPr>
  </w:style>
  <w:style w:type="paragraph" w:customStyle="1" w:styleId="HIL-Liste-Num-3">
    <w:name w:val="HIL-Liste-Num-3"/>
    <w:basedOn w:val="Standard"/>
    <w:pPr>
      <w:numPr>
        <w:numId w:val="21"/>
      </w:numPr>
      <w:tabs>
        <w:tab w:val="clear" w:pos="720"/>
        <w:tab w:val="left" w:pos="1559"/>
      </w:tabs>
      <w:ind w:left="1559" w:hanging="425"/>
    </w:pPr>
  </w:style>
  <w:style w:type="paragraph" w:customStyle="1" w:styleId="HIL-Liste-Num-4">
    <w:name w:val="HIL-Liste-Num-4"/>
    <w:basedOn w:val="HIL-Standard"/>
    <w:pPr>
      <w:numPr>
        <w:numId w:val="22"/>
      </w:numPr>
      <w:tabs>
        <w:tab w:val="clear" w:pos="720"/>
        <w:tab w:val="left" w:pos="1985"/>
      </w:tabs>
      <w:ind w:left="1984" w:hanging="425"/>
    </w:pPr>
  </w:style>
  <w:style w:type="paragraph" w:customStyle="1" w:styleId="HIL-Liste-Num-5">
    <w:name w:val="HIL-Liste-Num-5"/>
    <w:basedOn w:val="HIL-Standard"/>
    <w:pPr>
      <w:numPr>
        <w:numId w:val="23"/>
      </w:numPr>
      <w:tabs>
        <w:tab w:val="clear" w:pos="720"/>
        <w:tab w:val="left" w:pos="2410"/>
      </w:tabs>
      <w:ind w:left="2410" w:hanging="425"/>
    </w:pPr>
  </w:style>
  <w:style w:type="paragraph" w:customStyle="1" w:styleId="HIL-Inh-Verz-1">
    <w:name w:val="HIL-Inh-Verz-1"/>
    <w:basedOn w:val="Standard"/>
    <w:pPr>
      <w:keepNext/>
      <w:tabs>
        <w:tab w:val="left" w:pos="1134"/>
        <w:tab w:val="right" w:leader="dot" w:pos="9072"/>
      </w:tabs>
      <w:ind w:left="2268" w:right="1134" w:hanging="1134"/>
    </w:pPr>
    <w:rPr>
      <w:b/>
      <w:sz w:val="24"/>
    </w:rPr>
  </w:style>
  <w:style w:type="paragraph" w:customStyle="1" w:styleId="HIL-Inh-Verz-2">
    <w:name w:val="HIL-Inh-Verz-2"/>
    <w:basedOn w:val="Standard"/>
    <w:pPr>
      <w:tabs>
        <w:tab w:val="left" w:pos="1134"/>
        <w:tab w:val="right" w:leader="dot" w:pos="9072"/>
      </w:tabs>
      <w:ind w:left="2268" w:right="1134" w:hanging="1134"/>
    </w:pPr>
    <w:rPr>
      <w:b/>
    </w:rPr>
  </w:style>
  <w:style w:type="paragraph" w:customStyle="1" w:styleId="HIL-Liste-abc-1">
    <w:name w:val="HIL-Liste-abc-1"/>
    <w:basedOn w:val="HIL-Standard"/>
    <w:pPr>
      <w:numPr>
        <w:numId w:val="14"/>
      </w:numPr>
      <w:tabs>
        <w:tab w:val="clear" w:pos="1418"/>
        <w:tab w:val="left" w:pos="709"/>
      </w:tabs>
      <w:ind w:left="709" w:hanging="425"/>
    </w:pPr>
  </w:style>
  <w:style w:type="paragraph" w:customStyle="1" w:styleId="HIL-Liste-abc-2">
    <w:name w:val="HIL-Liste-abc-2"/>
    <w:basedOn w:val="HIL-Standard"/>
    <w:pPr>
      <w:numPr>
        <w:numId w:val="15"/>
      </w:numPr>
      <w:tabs>
        <w:tab w:val="clear" w:pos="2127"/>
        <w:tab w:val="left" w:pos="1134"/>
      </w:tabs>
      <w:spacing w:before="0"/>
      <w:ind w:left="1134" w:hanging="425"/>
    </w:pPr>
  </w:style>
  <w:style w:type="paragraph" w:customStyle="1" w:styleId="HIL-Liste-abc-3">
    <w:name w:val="HIL-Liste-abc-3"/>
    <w:basedOn w:val="HIL-Standard"/>
    <w:pPr>
      <w:numPr>
        <w:numId w:val="16"/>
      </w:numPr>
      <w:tabs>
        <w:tab w:val="clear" w:pos="1418"/>
        <w:tab w:val="left" w:pos="1559"/>
      </w:tabs>
      <w:ind w:left="1559" w:hanging="425"/>
    </w:pPr>
  </w:style>
  <w:style w:type="paragraph" w:customStyle="1" w:styleId="HIL-Liste-abc-4">
    <w:name w:val="HIL-Liste-abc-4"/>
    <w:basedOn w:val="HIL-Standard"/>
    <w:pPr>
      <w:numPr>
        <w:numId w:val="17"/>
      </w:numPr>
      <w:tabs>
        <w:tab w:val="clear" w:pos="1418"/>
        <w:tab w:val="left" w:pos="1985"/>
      </w:tabs>
      <w:ind w:left="1984" w:hanging="425"/>
    </w:pPr>
  </w:style>
  <w:style w:type="paragraph" w:customStyle="1" w:styleId="HIL-Liste-abc-5">
    <w:name w:val="HIL-Liste-abc-5"/>
    <w:basedOn w:val="HIL-Standard"/>
    <w:pPr>
      <w:numPr>
        <w:numId w:val="18"/>
      </w:numPr>
      <w:tabs>
        <w:tab w:val="clear" w:pos="1418"/>
        <w:tab w:val="left" w:pos="2410"/>
      </w:tabs>
      <w:ind w:left="2410" w:hanging="425"/>
    </w:pPr>
  </w:style>
  <w:style w:type="character" w:styleId="Zeilennummer">
    <w:name w:val="line number"/>
    <w:basedOn w:val="Absatz-Standardschriftart"/>
  </w:style>
  <w:style w:type="paragraph" w:customStyle="1" w:styleId="HIL-Abb-Titel">
    <w:name w:val="HIL-Abb-Titel"/>
    <w:basedOn w:val="HIL-Standard"/>
    <w:next w:val="HIL-Standard"/>
    <w:pPr>
      <w:jc w:val="center"/>
    </w:pPr>
    <w:rPr>
      <w:b/>
      <w:i/>
    </w:rPr>
  </w:style>
  <w:style w:type="paragraph" w:styleId="Textkrper">
    <w:name w:val="Body Text"/>
    <w:basedOn w:val="Standard"/>
    <w:pPr>
      <w:jc w:val="left"/>
    </w:pPr>
    <w:rPr>
      <w:sz w:val="24"/>
    </w:rPr>
  </w:style>
  <w:style w:type="paragraph" w:customStyle="1" w:styleId="HIL-Quer">
    <w:name w:val="HIL-Quer"/>
    <w:basedOn w:val="HIL-Standard"/>
    <w:pPr>
      <w:ind w:left="-1134"/>
    </w:pPr>
  </w:style>
  <w:style w:type="paragraph" w:styleId="Textkrper2">
    <w:name w:val="Body Text 2"/>
    <w:basedOn w:val="Standard"/>
    <w:rPr>
      <w:sz w:val="24"/>
    </w:rPr>
  </w:style>
  <w:style w:type="paragraph" w:styleId="Funotentext">
    <w:name w:val="footnote text"/>
    <w:basedOn w:val="Standard"/>
    <w:semiHidden/>
    <w:pPr>
      <w:spacing w:after="60"/>
      <w:ind w:left="284" w:hanging="284"/>
    </w:pPr>
    <w:rPr>
      <w:sz w:val="18"/>
      <w:szCs w:val="20"/>
    </w:rPr>
  </w:style>
  <w:style w:type="paragraph" w:styleId="Textkrper-Zeileneinzug">
    <w:name w:val="Body Text Indent"/>
    <w:basedOn w:val="Standard"/>
    <w:pPr>
      <w:ind w:left="705"/>
      <w:jc w:val="left"/>
    </w:pPr>
    <w:rPr>
      <w:sz w:val="24"/>
      <w:szCs w:val="20"/>
    </w:rPr>
  </w:style>
  <w:style w:type="paragraph" w:customStyle="1" w:styleId="Flietext1">
    <w:name w:val="Fließtext1"/>
    <w:basedOn w:val="Standard"/>
    <w:pPr>
      <w:ind w:left="426"/>
      <w:jc w:val="left"/>
    </w:pPr>
    <w:rPr>
      <w:rFonts w:ascii="Book Antiqua" w:hAnsi="Book Antiqua"/>
    </w:r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customStyle="1" w:styleId="HIL-11-ohne-Abstand">
    <w:name w:val="HIL-11-ohne-Abstand"/>
    <w:basedOn w:val="HIL-Standard"/>
    <w:pPr>
      <w:spacing w:before="0"/>
    </w:pPr>
    <w:rPr>
      <w:rFonts w:eastAsia="MS Mincho"/>
      <w:bCs/>
    </w:rPr>
  </w:style>
  <w:style w:type="paragraph" w:customStyle="1" w:styleId="HIL-Einzug-1">
    <w:name w:val="HIL-Einzug-1"/>
    <w:basedOn w:val="HIL-Standard"/>
    <w:pPr>
      <w:ind w:left="851"/>
    </w:pPr>
  </w:style>
  <w:style w:type="paragraph" w:customStyle="1" w:styleId="hil-s">
    <w:name w:val="hil-s"/>
    <w:basedOn w:val="Standard"/>
    <w:rPr>
      <w:sz w:val="24"/>
    </w:rPr>
  </w:style>
  <w:style w:type="paragraph" w:customStyle="1" w:styleId="HIL-Tab-Kfm">
    <w:name w:val="HIL-Tab-Kfm"/>
    <w:basedOn w:val="HIL-Standard"/>
    <w:pPr>
      <w:ind w:left="-1134"/>
      <w:jc w:val="center"/>
    </w:pPr>
  </w:style>
  <w:style w:type="paragraph" w:customStyle="1" w:styleId="HIL-Aufzhl-2-kurz">
    <w:name w:val="HIL-Aufzähl-2-kurz"/>
    <w:basedOn w:val="HIL-Aufzhl-2"/>
    <w:autoRedefine/>
    <w:pPr>
      <w:numPr>
        <w:numId w:val="31"/>
      </w:numPr>
      <w:tabs>
        <w:tab w:val="clear" w:pos="720"/>
      </w:tabs>
      <w:spacing w:before="60" w:after="60"/>
      <w:ind w:left="1276" w:hanging="283"/>
    </w:pPr>
  </w:style>
  <w:style w:type="paragraph" w:customStyle="1" w:styleId="HIL-Aufzhl-3-kurz">
    <w:name w:val="HIL-Aufzähl-3-kurz"/>
    <w:basedOn w:val="HIL-Aufzhl-3"/>
    <w:autoRedefine/>
    <w:pPr>
      <w:numPr>
        <w:numId w:val="11"/>
      </w:numPr>
      <w:spacing w:before="60" w:after="60"/>
    </w:pPr>
    <w:rPr>
      <w:rFonts w:eastAsia="Arial"/>
    </w:rPr>
  </w:style>
  <w:style w:type="paragraph" w:customStyle="1" w:styleId="Bildunterschrift">
    <w:name w:val="Bildunterschrift"/>
    <w:basedOn w:val="Standard"/>
    <w:pPr>
      <w:spacing w:before="60" w:after="240"/>
      <w:jc w:val="left"/>
    </w:pPr>
    <w:rPr>
      <w:rFonts w:ascii="Times New Roman" w:hAnsi="Times New Roman"/>
      <w:sz w:val="20"/>
    </w:rPr>
  </w:style>
  <w:style w:type="paragraph" w:customStyle="1" w:styleId="Arbeitspaket">
    <w:name w:val="Arbeitspaket"/>
    <w:next w:val="Standard"/>
    <w:pPr>
      <w:keepNext/>
      <w:numPr>
        <w:ilvl w:val="1"/>
        <w:numId w:val="24"/>
      </w:numPr>
      <w:tabs>
        <w:tab w:val="left" w:pos="1418"/>
      </w:tabs>
      <w:spacing w:before="360" w:after="120"/>
    </w:pPr>
    <w:rPr>
      <w:rFonts w:ascii="Verdana" w:hAnsi="Verdana"/>
      <w:b/>
      <w:sz w:val="22"/>
    </w:rPr>
  </w:style>
  <w:style w:type="paragraph" w:customStyle="1" w:styleId="Fuzeile-2">
    <w:name w:val="Fußzeile-2"/>
    <w:basedOn w:val="Funotentext"/>
    <w:next w:val="Fuzeile"/>
    <w:pPr>
      <w:tabs>
        <w:tab w:val="left" w:pos="567"/>
      </w:tabs>
      <w:spacing w:before="60"/>
      <w:ind w:left="567" w:hanging="567"/>
      <w:jc w:val="left"/>
    </w:pPr>
    <w:rPr>
      <w:szCs w:val="24"/>
    </w:rPr>
  </w:style>
  <w:style w:type="paragraph" w:customStyle="1" w:styleId="HIL-berschrift-A">
    <w:name w:val="HIL-Überschrift-A"/>
    <w:basedOn w:val="Standard"/>
    <w:pPr>
      <w:keepNext/>
      <w:pageBreakBefore/>
      <w:numPr>
        <w:numId w:val="7"/>
      </w:numPr>
      <w:tabs>
        <w:tab w:val="clear" w:pos="432"/>
        <w:tab w:val="left" w:pos="1134"/>
      </w:tabs>
      <w:spacing w:before="240" w:line="360" w:lineRule="auto"/>
      <w:ind w:left="1134" w:hanging="1134"/>
      <w:jc w:val="left"/>
      <w:outlineLvl w:val="0"/>
    </w:pPr>
    <w:rPr>
      <w:b/>
      <w:sz w:val="36"/>
    </w:rPr>
  </w:style>
  <w:style w:type="paragraph" w:customStyle="1" w:styleId="Schriftfeld-GZ">
    <w:name w:val="Schriftfeld-GÜZ"/>
    <w:basedOn w:val="Standard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Sprechblasentext1">
    <w:name w:val="Sprechblasentext1"/>
    <w:basedOn w:val="Standard"/>
    <w:semiHidden/>
    <w:rPr>
      <w:rFonts w:ascii="Tahoma" w:hAnsi="Tahoma" w:cs="Tahoma"/>
      <w:sz w:val="16"/>
      <w:szCs w:val="16"/>
    </w:rPr>
  </w:style>
  <w:style w:type="character" w:customStyle="1" w:styleId="HIL-StandardZchn">
    <w:name w:val="HIL-Standard Zchn"/>
    <w:rPr>
      <w:rFonts w:ascii="Arial" w:hAnsi="Arial"/>
      <w:noProof w:val="0"/>
      <w:sz w:val="22"/>
      <w:szCs w:val="24"/>
      <w:lang w:val="de-DE" w:eastAsia="de-DE" w:bidi="ar-SA"/>
    </w:rPr>
  </w:style>
  <w:style w:type="character" w:customStyle="1" w:styleId="HIL-Aufzhl-2Zchn">
    <w:name w:val="HIL-Aufzähl-2 Zchn"/>
    <w:basedOn w:val="HIL-StandardZchn"/>
    <w:rPr>
      <w:rFonts w:ascii="Arial" w:hAnsi="Arial"/>
      <w:noProof w:val="0"/>
      <w:sz w:val="22"/>
      <w:szCs w:val="24"/>
      <w:lang w:val="de-DE" w:eastAsia="de-DE" w:bidi="ar-SA"/>
    </w:rPr>
  </w:style>
  <w:style w:type="character" w:customStyle="1" w:styleId="HIL-Aufzhl-1Zchn">
    <w:name w:val="HIL-Aufzähl-1 Zchn"/>
    <w:rPr>
      <w:rFonts w:ascii="Arial" w:hAnsi="Arial"/>
      <w:noProof w:val="0"/>
      <w:sz w:val="22"/>
      <w:szCs w:val="24"/>
      <w:lang w:val="de-DE" w:eastAsia="de-DE" w:bidi="ar-SA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  <w:sz w:val="16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  <w:bCs/>
      <w:sz w:val="20"/>
      <w:szCs w:val="20"/>
    </w:rPr>
  </w:style>
  <w:style w:type="paragraph" w:customStyle="1" w:styleId="TabelleAufzhlung">
    <w:name w:val="Tabelle Aufzählung"/>
    <w:basedOn w:val="HIL-Standard"/>
    <w:autoRedefine/>
    <w:pPr>
      <w:numPr>
        <w:numId w:val="25"/>
      </w:numPr>
      <w:spacing w:before="60"/>
    </w:pPr>
  </w:style>
  <w:style w:type="character" w:customStyle="1" w:styleId="HIL-StandardChar">
    <w:name w:val="HIL-Standard Char"/>
    <w:link w:val="HIL-Standard"/>
    <w:rsid w:val="00895E3F"/>
    <w:rPr>
      <w:rFonts w:ascii="Arial" w:hAnsi="Arial"/>
      <w:sz w:val="22"/>
      <w:szCs w:val="24"/>
      <w:lang w:val="de-DE" w:eastAsia="de-DE" w:bidi="ar-SA"/>
    </w:rPr>
  </w:style>
  <w:style w:type="paragraph" w:customStyle="1" w:styleId="Zwischenberschrift1">
    <w:name w:val="Zwischenüberschrift 1"/>
    <w:basedOn w:val="Standard"/>
    <w:next w:val="Standard"/>
    <w:rsid w:val="008C00BB"/>
    <w:pPr>
      <w:spacing w:after="120" w:line="240" w:lineRule="atLeast"/>
      <w:jc w:val="left"/>
    </w:pPr>
    <w:rPr>
      <w:b/>
      <w:szCs w:val="20"/>
      <w:lang w:eastAsia="en-US"/>
    </w:rPr>
  </w:style>
  <w:style w:type="paragraph" w:customStyle="1" w:styleId="ListBullet1">
    <w:name w:val="List Bullet 1"/>
    <w:basedOn w:val="Standard"/>
    <w:pPr>
      <w:numPr>
        <w:numId w:val="26"/>
      </w:numPr>
      <w:tabs>
        <w:tab w:val="clear" w:pos="675"/>
      </w:tabs>
      <w:spacing w:line="240" w:lineRule="atLeast"/>
      <w:ind w:left="360"/>
      <w:jc w:val="left"/>
    </w:pPr>
    <w:rPr>
      <w:szCs w:val="22"/>
      <w:lang w:eastAsia="en-US"/>
    </w:rPr>
  </w:style>
  <w:style w:type="paragraph" w:customStyle="1" w:styleId="ListBulletReporting">
    <w:name w:val="List Bullet Reporting"/>
    <w:basedOn w:val="Aufzhlungszeichen2"/>
    <w:pPr>
      <w:numPr>
        <w:numId w:val="27"/>
      </w:numPr>
      <w:tabs>
        <w:tab w:val="clear" w:pos="851"/>
      </w:tabs>
      <w:spacing w:line="240" w:lineRule="atLeast"/>
      <w:jc w:val="left"/>
    </w:pPr>
    <w:rPr>
      <w:i/>
      <w:szCs w:val="20"/>
      <w:lang w:eastAsia="en-US"/>
    </w:rPr>
  </w:style>
  <w:style w:type="paragraph" w:customStyle="1" w:styleId="StyleListBullet1Italic">
    <w:name w:val="Style List Bullet 1 + Italic"/>
    <w:basedOn w:val="ListBullet1"/>
    <w:pPr>
      <w:numPr>
        <w:numId w:val="0"/>
      </w:numPr>
      <w:tabs>
        <w:tab w:val="num" w:pos="643"/>
      </w:tabs>
      <w:ind w:left="360" w:hanging="360"/>
    </w:pPr>
    <w:rPr>
      <w:i/>
      <w:iCs/>
    </w:rPr>
  </w:style>
  <w:style w:type="character" w:customStyle="1" w:styleId="StyleListBullet1ItalicChar">
    <w:name w:val="Style List Bullet 1 + Italic Char"/>
    <w:rPr>
      <w:rFonts w:ascii="Arial" w:hAnsi="Arial"/>
      <w:i/>
      <w:iCs/>
      <w:sz w:val="22"/>
      <w:szCs w:val="22"/>
      <w:lang w:val="de-DE" w:eastAsia="en-US" w:bidi="ar-SA"/>
    </w:rPr>
  </w:style>
  <w:style w:type="paragraph" w:customStyle="1" w:styleId="EinzugmitBindestrich">
    <w:name w:val="Einzug mit Bindestrich"/>
    <w:basedOn w:val="Standard"/>
    <w:pPr>
      <w:numPr>
        <w:numId w:val="28"/>
      </w:numPr>
      <w:jc w:val="left"/>
    </w:pPr>
    <w:rPr>
      <w:rFonts w:cs="Arial"/>
      <w:szCs w:val="22"/>
    </w:rPr>
  </w:style>
  <w:style w:type="paragraph" w:customStyle="1" w:styleId="ListSpiegelstrich1">
    <w:name w:val="List Spiegelstrich 1"/>
    <w:basedOn w:val="HIL-Standard"/>
    <w:pPr>
      <w:numPr>
        <w:numId w:val="30"/>
      </w:numPr>
      <w:tabs>
        <w:tab w:val="clear" w:pos="1676"/>
        <w:tab w:val="num" w:pos="851"/>
      </w:tabs>
      <w:spacing w:before="0" w:line="240" w:lineRule="atLeast"/>
      <w:ind w:left="851" w:hanging="284"/>
      <w:jc w:val="left"/>
    </w:pPr>
    <w:rPr>
      <w:i/>
    </w:rPr>
  </w:style>
  <w:style w:type="paragraph" w:customStyle="1" w:styleId="ListSpiegelstrich2">
    <w:name w:val="List Spiegelstrich 2"/>
    <w:basedOn w:val="ListSpiegelstrich1"/>
    <w:pPr>
      <w:numPr>
        <w:ilvl w:val="1"/>
        <w:numId w:val="29"/>
      </w:numPr>
      <w:tabs>
        <w:tab w:val="left" w:pos="851"/>
      </w:tabs>
    </w:pPr>
    <w:rPr>
      <w:szCs w:val="22"/>
    </w:rPr>
  </w:style>
  <w:style w:type="paragraph" w:customStyle="1" w:styleId="ListSpiegelstrich3">
    <w:name w:val="List Spiegelstrich 3"/>
    <w:basedOn w:val="ListSpiegelstrich2"/>
    <w:autoRedefine/>
    <w:rsid w:val="00FA4F7F"/>
    <w:pPr>
      <w:tabs>
        <w:tab w:val="clear" w:pos="1358"/>
        <w:tab w:val="num" w:pos="2268"/>
      </w:tabs>
      <w:ind w:left="2268" w:hanging="425"/>
    </w:pPr>
  </w:style>
  <w:style w:type="character" w:customStyle="1" w:styleId="HIL-Aufzhl-1Char">
    <w:name w:val="HIL-Aufzähl-1 Char"/>
    <w:link w:val="HIL-Aufzhl-1"/>
    <w:rsid w:val="009115BA"/>
    <w:rPr>
      <w:rFonts w:ascii="Arial" w:hAnsi="Arial"/>
      <w:sz w:val="22"/>
      <w:szCs w:val="24"/>
    </w:rPr>
  </w:style>
  <w:style w:type="table" w:styleId="Tabellenraster">
    <w:name w:val="Table Grid"/>
    <w:basedOn w:val="NormaleTabelle"/>
    <w:rsid w:val="00B51BC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age">
    <w:name w:val="Frage"/>
    <w:basedOn w:val="Kopfzeile"/>
    <w:rsid w:val="00513F3E"/>
    <w:pPr>
      <w:tabs>
        <w:tab w:val="clear" w:pos="4536"/>
        <w:tab w:val="clear" w:pos="9072"/>
      </w:tabs>
      <w:spacing w:before="120"/>
      <w:ind w:left="203"/>
      <w:jc w:val="left"/>
    </w:pPr>
    <w:rPr>
      <w:b/>
      <w:sz w:val="22"/>
      <w:szCs w:val="20"/>
    </w:rPr>
  </w:style>
  <w:style w:type="paragraph" w:styleId="Makrotext">
    <w:name w:val="macro"/>
    <w:semiHidden/>
    <w:rsid w:val="00175A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rial"/>
      <w:lang w:val="en-US" w:eastAsia="en-US"/>
    </w:rPr>
  </w:style>
  <w:style w:type="paragraph" w:customStyle="1" w:styleId="ErsterAbsatz">
    <w:name w:val="Erster Absatz"/>
    <w:basedOn w:val="Standard"/>
    <w:next w:val="Standard"/>
    <w:rsid w:val="00384F7F"/>
    <w:pPr>
      <w:spacing w:before="2268"/>
      <w:jc w:val="left"/>
    </w:pPr>
    <w:rPr>
      <w:rFonts w:ascii="Book Antiqua" w:hAnsi="Book Antiqua"/>
      <w:szCs w:val="22"/>
      <w:lang w:eastAsia="en-US"/>
    </w:rPr>
  </w:style>
  <w:style w:type="paragraph" w:styleId="Textkrper3">
    <w:name w:val="Body Text 3"/>
    <w:basedOn w:val="Standard"/>
    <w:rsid w:val="007510BC"/>
    <w:pPr>
      <w:spacing w:after="120"/>
    </w:pPr>
    <w:rPr>
      <w:sz w:val="16"/>
      <w:szCs w:val="16"/>
    </w:rPr>
  </w:style>
  <w:style w:type="paragraph" w:customStyle="1" w:styleId="Default">
    <w:name w:val="Default"/>
    <w:rsid w:val="00E578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bbildungsverzeichnis">
    <w:name w:val="table of figures"/>
    <w:basedOn w:val="Standard"/>
    <w:next w:val="Standard"/>
    <w:semiHidden/>
    <w:rsid w:val="009E3F13"/>
  </w:style>
  <w:style w:type="paragraph" w:styleId="Kommentarthema">
    <w:name w:val="annotation subject"/>
    <w:basedOn w:val="Kommentartext"/>
    <w:next w:val="Kommentartext"/>
    <w:semiHidden/>
    <w:rsid w:val="002720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4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10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4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36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20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35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0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0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0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91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3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39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762281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C7C7C7"/>
                        <w:left w:val="single" w:sz="6" w:space="19" w:color="C7C7C7"/>
                        <w:bottom w:val="single" w:sz="2" w:space="0" w:color="C7C7C7"/>
                        <w:right w:val="single" w:sz="6" w:space="15" w:color="C7C7C7"/>
                      </w:divBdr>
                      <w:divsChild>
                        <w:div w:id="968433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166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943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06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1351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86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64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6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00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05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23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34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8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32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56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73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191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9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7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6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33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8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9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5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9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8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63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3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78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5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7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1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08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4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93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29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0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1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1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3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2K_Vorlagen\HIL-Texte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D54AA-A066-44C4-A294-B2D980C12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HIL-Texte.dot</Template>
  <TotalTime>0</TotalTime>
  <Pages>2</Pages>
  <Words>198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IT-Konzept HIL</vt:lpstr>
    </vt:vector>
  </TitlesOfParts>
  <Company>HIL GmbH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IT-Konzept HIL</dc:title>
  <dc:creator>HIL GmbH</dc:creator>
  <cp:lastModifiedBy>Christopher Weber</cp:lastModifiedBy>
  <cp:revision>12</cp:revision>
  <cp:lastPrinted>2019-07-12T08:15:00Z</cp:lastPrinted>
  <dcterms:created xsi:type="dcterms:W3CDTF">2024-08-14T09:29:00Z</dcterms:created>
  <dcterms:modified xsi:type="dcterms:W3CDTF">2026-08-07T06:22:00Z</dcterms:modified>
</cp:coreProperties>
</file>